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5F" w:rsidRDefault="00902F5F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</w:t>
      </w:r>
    </w:p>
    <w:p w:rsidR="00902F5F" w:rsidRDefault="00902F5F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2F5F" w:rsidRPr="00E74638" w:rsidRDefault="00902F5F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902F5F" w:rsidRPr="00E74638" w:rsidRDefault="00902F5F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 Червоноградської</w:t>
      </w:r>
    </w:p>
    <w:p w:rsidR="00902F5F" w:rsidRPr="00E74638" w:rsidRDefault="00902F5F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міської ради</w:t>
      </w:r>
    </w:p>
    <w:p w:rsidR="00902F5F" w:rsidRPr="00CC1409" w:rsidRDefault="00902F5F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____________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_____</w:t>
      </w:r>
    </w:p>
    <w:p w:rsidR="00902F5F" w:rsidRDefault="00902F5F">
      <w:pPr>
        <w:pStyle w:val="Heading1"/>
        <w:spacing w:before="70"/>
        <w:ind w:left="0" w:right="228"/>
        <w:jc w:val="right"/>
      </w:pPr>
    </w:p>
    <w:p w:rsidR="00902F5F" w:rsidRDefault="00902F5F" w:rsidP="002C1406">
      <w:pPr>
        <w:pStyle w:val="Heading1"/>
        <w:spacing w:before="89"/>
        <w:ind w:left="330" w:right="345"/>
      </w:pPr>
      <w:r>
        <w:t>ПРОГРАМА</w:t>
      </w:r>
    </w:p>
    <w:p w:rsidR="00902F5F" w:rsidRDefault="00902F5F" w:rsidP="002C1406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укриттів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902F5F" w:rsidRDefault="00902F5F" w:rsidP="002C1406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2024 рік</w:t>
      </w:r>
    </w:p>
    <w:p w:rsidR="00902F5F" w:rsidRPr="006C4593" w:rsidRDefault="00902F5F" w:rsidP="006C4593">
      <w:pPr>
        <w:pStyle w:val="Heading1"/>
        <w:numPr>
          <w:ilvl w:val="1"/>
          <w:numId w:val="3"/>
        </w:numPr>
        <w:tabs>
          <w:tab w:val="left" w:pos="3892"/>
        </w:tabs>
        <w:spacing w:before="235" w:line="319" w:lineRule="exact"/>
        <w:ind w:right="-81" w:hanging="282"/>
        <w:jc w:val="both"/>
        <w:rPr>
          <w:sz w:val="26"/>
          <w:szCs w:val="26"/>
        </w:rPr>
      </w:pPr>
      <w:r w:rsidRPr="006C4593">
        <w:rPr>
          <w:sz w:val="26"/>
          <w:szCs w:val="26"/>
        </w:rPr>
        <w:t xml:space="preserve">Загальні </w:t>
      </w:r>
      <w:r w:rsidRPr="006C4593">
        <w:rPr>
          <w:spacing w:val="-2"/>
          <w:sz w:val="26"/>
          <w:szCs w:val="26"/>
        </w:rPr>
        <w:t>положення</w:t>
      </w:r>
    </w:p>
    <w:p w:rsidR="00902F5F" w:rsidRPr="006C4593" w:rsidRDefault="00902F5F" w:rsidP="006766CA">
      <w:pPr>
        <w:pStyle w:val="BodyText"/>
        <w:ind w:left="0" w:right="-81" w:firstLine="540"/>
        <w:rPr>
          <w:sz w:val="26"/>
          <w:szCs w:val="26"/>
        </w:rPr>
      </w:pPr>
      <w:r w:rsidRPr="006C4593">
        <w:rPr>
          <w:sz w:val="26"/>
          <w:szCs w:val="26"/>
        </w:rPr>
        <w:t xml:space="preserve">Програма щодо приведення захисних </w:t>
      </w:r>
      <w:r w:rsidRPr="006C4593">
        <w:rPr>
          <w:spacing w:val="1"/>
          <w:sz w:val="26"/>
          <w:szCs w:val="26"/>
        </w:rPr>
        <w:t xml:space="preserve">споруд цивільного захисту (ПРУ) готовність до укриття населення на 2024 рік (далі–Програма) розроблена відповідно до Закону України «Про місцеве самоврядування в Україні», </w:t>
      </w:r>
      <w:r w:rsidRPr="006C4593">
        <w:rPr>
          <w:spacing w:val="7"/>
          <w:sz w:val="26"/>
          <w:szCs w:val="26"/>
        </w:rPr>
        <w:t xml:space="preserve">Кодексу </w:t>
      </w:r>
      <w:r w:rsidRPr="006C4593">
        <w:rPr>
          <w:spacing w:val="4"/>
          <w:sz w:val="26"/>
          <w:szCs w:val="26"/>
        </w:rPr>
        <w:t xml:space="preserve">цивільного </w:t>
      </w:r>
      <w:r w:rsidRPr="006C4593">
        <w:rPr>
          <w:spacing w:val="10"/>
          <w:sz w:val="26"/>
          <w:szCs w:val="26"/>
        </w:rPr>
        <w:t xml:space="preserve">захисту </w:t>
      </w:r>
      <w:r w:rsidRPr="006C4593">
        <w:rPr>
          <w:spacing w:val="4"/>
          <w:sz w:val="26"/>
          <w:szCs w:val="26"/>
        </w:rPr>
        <w:t xml:space="preserve">України </w:t>
      </w:r>
      <w:r w:rsidRPr="006C4593">
        <w:rPr>
          <w:spacing w:val="9"/>
          <w:sz w:val="26"/>
          <w:szCs w:val="26"/>
        </w:rPr>
        <w:t xml:space="preserve">від </w:t>
      </w:r>
      <w:r w:rsidRPr="006C4593">
        <w:rPr>
          <w:spacing w:val="8"/>
          <w:sz w:val="26"/>
          <w:szCs w:val="26"/>
        </w:rPr>
        <w:t xml:space="preserve">02 </w:t>
      </w:r>
      <w:r w:rsidRPr="006C4593">
        <w:rPr>
          <w:spacing w:val="9"/>
          <w:sz w:val="26"/>
          <w:szCs w:val="26"/>
        </w:rPr>
        <w:t xml:space="preserve">жовтня </w:t>
      </w:r>
      <w:r w:rsidRPr="006C4593">
        <w:rPr>
          <w:spacing w:val="8"/>
          <w:sz w:val="26"/>
          <w:szCs w:val="26"/>
        </w:rPr>
        <w:t xml:space="preserve">2012 року </w:t>
      </w:r>
      <w:r w:rsidRPr="006C4593">
        <w:rPr>
          <w:spacing w:val="5"/>
          <w:sz w:val="26"/>
          <w:szCs w:val="26"/>
        </w:rPr>
        <w:t xml:space="preserve">№ </w:t>
      </w:r>
      <w:r w:rsidRPr="006C4593">
        <w:rPr>
          <w:spacing w:val="8"/>
          <w:sz w:val="26"/>
          <w:szCs w:val="26"/>
        </w:rPr>
        <w:t>5403</w:t>
      </w:r>
      <w:r w:rsidRPr="006C4593">
        <w:rPr>
          <w:sz w:val="26"/>
          <w:szCs w:val="26"/>
        </w:rPr>
        <w:t xml:space="preserve">–VI та Комплексної цільової соціальної програми розвитку цивільного захисту </w:t>
      </w:r>
      <w:bookmarkStart w:id="0" w:name="__DdeLink__397_840485038"/>
      <w:r w:rsidRPr="006C4593">
        <w:rPr>
          <w:sz w:val="26"/>
          <w:szCs w:val="26"/>
        </w:rPr>
        <w:t>Червоноградської міської територіальної громади</w:t>
      </w:r>
      <w:bookmarkEnd w:id="0"/>
      <w:r w:rsidRPr="006C4593">
        <w:rPr>
          <w:sz w:val="26"/>
          <w:szCs w:val="26"/>
        </w:rPr>
        <w:t>.</w:t>
      </w:r>
    </w:p>
    <w:p w:rsidR="00902F5F" w:rsidRDefault="00902F5F" w:rsidP="006766CA">
      <w:pPr>
        <w:pStyle w:val="BodyText"/>
        <w:ind w:left="0" w:right="-81" w:firstLine="540"/>
        <w:rPr>
          <w:spacing w:val="-5"/>
          <w:sz w:val="26"/>
          <w:szCs w:val="26"/>
        </w:rPr>
      </w:pPr>
      <w:r w:rsidRPr="006C4593">
        <w:rPr>
          <w:sz w:val="26"/>
          <w:szCs w:val="26"/>
        </w:rPr>
        <w:t xml:space="preserve">Враховуючи особливу важливість завдань цивільного захисту, пов’язаних з </w:t>
      </w:r>
      <w:r w:rsidRPr="006C4593">
        <w:rPr>
          <w:spacing w:val="1"/>
          <w:sz w:val="26"/>
          <w:szCs w:val="26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 w:rsidRPr="006C4593">
        <w:rPr>
          <w:spacing w:val="-2"/>
          <w:sz w:val="26"/>
          <w:szCs w:val="26"/>
        </w:rPr>
        <w:t>захисту</w:t>
      </w:r>
      <w:r w:rsidRPr="006C4593">
        <w:rPr>
          <w:spacing w:val="-4"/>
          <w:sz w:val="26"/>
          <w:szCs w:val="26"/>
        </w:rPr>
        <w:t>(ПРУ)</w:t>
      </w:r>
      <w:r w:rsidRPr="006C4593">
        <w:rPr>
          <w:spacing w:val="-3"/>
          <w:sz w:val="26"/>
          <w:szCs w:val="26"/>
        </w:rPr>
        <w:t xml:space="preserve">у </w:t>
      </w:r>
      <w:r w:rsidRPr="006C4593">
        <w:rPr>
          <w:spacing w:val="-6"/>
          <w:sz w:val="26"/>
          <w:szCs w:val="26"/>
        </w:rPr>
        <w:t xml:space="preserve">готовність </w:t>
      </w:r>
      <w:r w:rsidRPr="006C4593">
        <w:rPr>
          <w:spacing w:val="-3"/>
          <w:sz w:val="26"/>
          <w:szCs w:val="26"/>
        </w:rPr>
        <w:t xml:space="preserve">до </w:t>
      </w:r>
      <w:r w:rsidRPr="006C4593">
        <w:rPr>
          <w:spacing w:val="-2"/>
          <w:sz w:val="26"/>
          <w:szCs w:val="26"/>
        </w:rPr>
        <w:t xml:space="preserve">укриття населення на </w:t>
      </w:r>
      <w:r w:rsidRPr="006C4593">
        <w:rPr>
          <w:spacing w:val="-3"/>
          <w:sz w:val="26"/>
          <w:szCs w:val="26"/>
        </w:rPr>
        <w:t xml:space="preserve">2024 </w:t>
      </w:r>
      <w:r w:rsidRPr="006C4593">
        <w:rPr>
          <w:spacing w:val="-5"/>
          <w:sz w:val="26"/>
          <w:szCs w:val="26"/>
        </w:rPr>
        <w:t>рік.</w:t>
      </w:r>
    </w:p>
    <w:p w:rsidR="00902F5F" w:rsidRPr="006C4593" w:rsidRDefault="00902F5F" w:rsidP="006C4593">
      <w:pPr>
        <w:pStyle w:val="BodyText"/>
        <w:ind w:left="0" w:right="-81" w:firstLine="348"/>
        <w:rPr>
          <w:sz w:val="26"/>
          <w:szCs w:val="26"/>
        </w:rPr>
      </w:pPr>
    </w:p>
    <w:p w:rsidR="00902F5F" w:rsidRPr="006C4593" w:rsidRDefault="00902F5F" w:rsidP="006C4593">
      <w:pPr>
        <w:pStyle w:val="BodyText"/>
        <w:spacing w:before="4"/>
        <w:ind w:left="0" w:right="-81"/>
        <w:jc w:val="left"/>
        <w:rPr>
          <w:sz w:val="26"/>
          <w:szCs w:val="26"/>
        </w:rPr>
      </w:pPr>
    </w:p>
    <w:p w:rsidR="00902F5F" w:rsidRPr="006C4593" w:rsidRDefault="00902F5F" w:rsidP="006C4593">
      <w:pPr>
        <w:pStyle w:val="Heading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right="-81" w:hanging="282"/>
        <w:jc w:val="both"/>
        <w:rPr>
          <w:sz w:val="26"/>
          <w:szCs w:val="26"/>
        </w:rPr>
      </w:pPr>
      <w:r w:rsidRPr="006C4593">
        <w:rPr>
          <w:sz w:val="26"/>
          <w:szCs w:val="26"/>
        </w:rPr>
        <w:t xml:space="preserve">Мета </w:t>
      </w:r>
      <w:r w:rsidRPr="006C4593">
        <w:rPr>
          <w:spacing w:val="-2"/>
          <w:sz w:val="26"/>
          <w:szCs w:val="26"/>
        </w:rPr>
        <w:t xml:space="preserve">і </w:t>
      </w:r>
      <w:r w:rsidRPr="006C4593">
        <w:rPr>
          <w:spacing w:val="-3"/>
          <w:sz w:val="26"/>
          <w:szCs w:val="26"/>
        </w:rPr>
        <w:t xml:space="preserve">основні </w:t>
      </w:r>
      <w:r w:rsidRPr="006C4593">
        <w:rPr>
          <w:spacing w:val="-1"/>
          <w:sz w:val="26"/>
          <w:szCs w:val="26"/>
        </w:rPr>
        <w:t xml:space="preserve">завдання </w:t>
      </w:r>
      <w:r w:rsidRPr="006C4593">
        <w:rPr>
          <w:spacing w:val="-2"/>
          <w:sz w:val="26"/>
          <w:szCs w:val="26"/>
        </w:rPr>
        <w:t>Програми</w:t>
      </w:r>
    </w:p>
    <w:p w:rsidR="00902F5F" w:rsidRPr="006C4593" w:rsidRDefault="00902F5F" w:rsidP="006C4593">
      <w:pPr>
        <w:pStyle w:val="BodyText"/>
        <w:ind w:left="0" w:right="-81" w:firstLine="487"/>
        <w:rPr>
          <w:sz w:val="26"/>
          <w:szCs w:val="26"/>
        </w:rPr>
      </w:pPr>
      <w:r w:rsidRPr="006C4593">
        <w:rPr>
          <w:sz w:val="26"/>
          <w:szCs w:val="26"/>
        </w:rPr>
        <w:t xml:space="preserve">Метою </w:t>
      </w:r>
      <w:r w:rsidRPr="006C4593">
        <w:rPr>
          <w:spacing w:val="1"/>
          <w:sz w:val="26"/>
          <w:szCs w:val="26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902F5F" w:rsidRPr="006C4593" w:rsidRDefault="00902F5F" w:rsidP="006C4593">
      <w:pPr>
        <w:pStyle w:val="BodyText"/>
        <w:spacing w:before="149"/>
        <w:ind w:left="0" w:right="-81" w:firstLine="487"/>
        <w:rPr>
          <w:sz w:val="26"/>
          <w:szCs w:val="26"/>
        </w:rPr>
      </w:pPr>
      <w:r w:rsidRPr="006C4593">
        <w:rPr>
          <w:sz w:val="26"/>
          <w:szCs w:val="26"/>
        </w:rPr>
        <w:t xml:space="preserve">Здійснення </w:t>
      </w:r>
      <w:r w:rsidRPr="006C4593">
        <w:rPr>
          <w:spacing w:val="1"/>
          <w:sz w:val="26"/>
          <w:szCs w:val="26"/>
        </w:rPr>
        <w:t xml:space="preserve">комплексу заходів, спрямованих на приведення </w:t>
      </w:r>
      <w:r w:rsidRPr="006C4593">
        <w:rPr>
          <w:spacing w:val="71"/>
          <w:sz w:val="26"/>
          <w:szCs w:val="26"/>
        </w:rPr>
        <w:t xml:space="preserve">захисних споруд </w:t>
      </w:r>
      <w:r w:rsidRPr="006C4593">
        <w:rPr>
          <w:spacing w:val="1"/>
          <w:sz w:val="26"/>
          <w:szCs w:val="26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 w:rsidRPr="006C4593">
        <w:rPr>
          <w:spacing w:val="-1"/>
          <w:sz w:val="26"/>
          <w:szCs w:val="26"/>
        </w:rPr>
        <w:t>тощо.</w:t>
      </w:r>
    </w:p>
    <w:p w:rsidR="00902F5F" w:rsidRPr="006C4593" w:rsidRDefault="00902F5F" w:rsidP="006C4593">
      <w:pPr>
        <w:pStyle w:val="BodyText"/>
        <w:spacing w:line="321" w:lineRule="exact"/>
        <w:ind w:left="227" w:right="-81"/>
        <w:rPr>
          <w:sz w:val="26"/>
          <w:szCs w:val="26"/>
        </w:rPr>
      </w:pPr>
      <w:r w:rsidRPr="006C4593">
        <w:rPr>
          <w:bCs/>
          <w:sz w:val="26"/>
          <w:szCs w:val="26"/>
        </w:rPr>
        <w:t xml:space="preserve">     Завданнями </w:t>
      </w:r>
      <w:r w:rsidRPr="006C4593">
        <w:rPr>
          <w:bCs/>
          <w:spacing w:val="-1"/>
          <w:sz w:val="26"/>
          <w:szCs w:val="26"/>
        </w:rPr>
        <w:t xml:space="preserve">Програми </w:t>
      </w:r>
      <w:r w:rsidRPr="006C4593">
        <w:rPr>
          <w:bCs/>
          <w:spacing w:val="-2"/>
          <w:sz w:val="26"/>
          <w:szCs w:val="26"/>
        </w:rPr>
        <w:t>є:</w:t>
      </w:r>
    </w:p>
    <w:p w:rsidR="00902F5F" w:rsidRPr="006C4593" w:rsidRDefault="00902F5F" w:rsidP="006C4593">
      <w:pPr>
        <w:pStyle w:val="BodyText"/>
        <w:spacing w:line="321" w:lineRule="exact"/>
        <w:ind w:left="170" w:right="-81"/>
        <w:rPr>
          <w:sz w:val="26"/>
          <w:szCs w:val="26"/>
        </w:rPr>
      </w:pPr>
      <w:r w:rsidRPr="006C4593">
        <w:rPr>
          <w:sz w:val="26"/>
          <w:szCs w:val="26"/>
        </w:rPr>
        <w:t xml:space="preserve">- підвищення </w:t>
      </w:r>
      <w:r w:rsidRPr="006C4593">
        <w:rPr>
          <w:spacing w:val="1"/>
          <w:sz w:val="26"/>
          <w:szCs w:val="26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 w:rsidRPr="006C4593">
        <w:rPr>
          <w:spacing w:val="71"/>
          <w:sz w:val="26"/>
          <w:szCs w:val="26"/>
        </w:rPr>
        <w:t xml:space="preserve">та </w:t>
      </w:r>
      <w:r w:rsidRPr="006C4593">
        <w:rPr>
          <w:spacing w:val="1"/>
          <w:sz w:val="26"/>
          <w:szCs w:val="26"/>
        </w:rPr>
        <w:t xml:space="preserve">воєнного </w:t>
      </w:r>
      <w:r w:rsidRPr="006C4593">
        <w:rPr>
          <w:spacing w:val="-4"/>
          <w:sz w:val="26"/>
          <w:szCs w:val="26"/>
        </w:rPr>
        <w:t>характеру;</w:t>
      </w:r>
    </w:p>
    <w:p w:rsidR="00902F5F" w:rsidRPr="006C4593" w:rsidRDefault="00902F5F" w:rsidP="006C4593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-81" w:firstLine="0"/>
        <w:rPr>
          <w:sz w:val="26"/>
          <w:szCs w:val="26"/>
        </w:rPr>
      </w:pPr>
      <w:r w:rsidRPr="006C4593">
        <w:rPr>
          <w:sz w:val="26"/>
          <w:szCs w:val="26"/>
        </w:rPr>
        <w:t>забезпечення належного рівня безпеки населення і захисту їхнього життя і здоров»я</w:t>
      </w:r>
      <w:r w:rsidRPr="006C4593">
        <w:rPr>
          <w:spacing w:val="-67"/>
          <w:sz w:val="26"/>
          <w:szCs w:val="26"/>
        </w:rPr>
        <w:t>;</w:t>
      </w:r>
    </w:p>
    <w:p w:rsidR="00902F5F" w:rsidRPr="006C4593" w:rsidRDefault="00902F5F" w:rsidP="006C4593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-81" w:firstLine="0"/>
        <w:rPr>
          <w:sz w:val="26"/>
          <w:szCs w:val="26"/>
        </w:rPr>
      </w:pPr>
      <w:r w:rsidRPr="006C4593">
        <w:rPr>
          <w:sz w:val="26"/>
          <w:szCs w:val="26"/>
        </w:rPr>
        <w:t xml:space="preserve">реконструкція,модернізація та удосконалення захисних споруд та своєчасне інформування </w:t>
      </w:r>
      <w:r w:rsidRPr="006C4593">
        <w:rPr>
          <w:spacing w:val="-67"/>
          <w:sz w:val="26"/>
          <w:szCs w:val="26"/>
        </w:rPr>
        <w:t xml:space="preserve">  </w:t>
      </w:r>
      <w:r w:rsidRPr="006C4593">
        <w:rPr>
          <w:spacing w:val="-4"/>
          <w:sz w:val="26"/>
          <w:szCs w:val="26"/>
        </w:rPr>
        <w:t xml:space="preserve">населення про </w:t>
      </w:r>
      <w:r w:rsidRPr="006C4593">
        <w:rPr>
          <w:spacing w:val="-3"/>
          <w:sz w:val="26"/>
          <w:szCs w:val="26"/>
        </w:rPr>
        <w:t xml:space="preserve">їхнє </w:t>
      </w:r>
      <w:r w:rsidRPr="006C4593">
        <w:rPr>
          <w:spacing w:val="-2"/>
          <w:sz w:val="26"/>
          <w:szCs w:val="26"/>
        </w:rPr>
        <w:t>місце знаходження;</w:t>
      </w:r>
    </w:p>
    <w:p w:rsidR="00902F5F" w:rsidRPr="006C4593" w:rsidRDefault="00902F5F" w:rsidP="006C4593">
      <w:pPr>
        <w:pStyle w:val="ListParagraph"/>
        <w:numPr>
          <w:ilvl w:val="0"/>
          <w:numId w:val="2"/>
        </w:numPr>
        <w:tabs>
          <w:tab w:val="left" w:pos="428"/>
        </w:tabs>
        <w:spacing w:before="151"/>
        <w:ind w:right="-81" w:firstLine="0"/>
        <w:rPr>
          <w:sz w:val="26"/>
          <w:szCs w:val="26"/>
        </w:rPr>
      </w:pPr>
      <w:r w:rsidRPr="006C4593">
        <w:rPr>
          <w:sz w:val="26"/>
          <w:szCs w:val="26"/>
        </w:rPr>
        <w:t xml:space="preserve">створення, </w:t>
      </w:r>
      <w:r w:rsidRPr="006C4593">
        <w:rPr>
          <w:spacing w:val="15"/>
          <w:sz w:val="26"/>
          <w:szCs w:val="26"/>
        </w:rPr>
        <w:t xml:space="preserve">накопичення, збереження та </w:t>
      </w:r>
      <w:r w:rsidRPr="006C4593">
        <w:rPr>
          <w:spacing w:val="14"/>
          <w:sz w:val="26"/>
          <w:szCs w:val="26"/>
        </w:rPr>
        <w:t xml:space="preserve">щорічне </w:t>
      </w:r>
      <w:r w:rsidRPr="006C4593">
        <w:rPr>
          <w:spacing w:val="12"/>
          <w:sz w:val="26"/>
          <w:szCs w:val="26"/>
        </w:rPr>
        <w:t xml:space="preserve">оновлення </w:t>
      </w:r>
      <w:r w:rsidRPr="006C4593">
        <w:rPr>
          <w:spacing w:val="15"/>
          <w:sz w:val="26"/>
          <w:szCs w:val="26"/>
        </w:rPr>
        <w:t>матеріального резерву.</w:t>
      </w: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</w:p>
    <w:p w:rsidR="00902F5F" w:rsidRPr="006C4593" w:rsidRDefault="00902F5F" w:rsidP="006C4593">
      <w:pPr>
        <w:pStyle w:val="BodyText"/>
        <w:tabs>
          <w:tab w:val="left" w:pos="2977"/>
        </w:tabs>
        <w:spacing w:line="321" w:lineRule="exact"/>
        <w:ind w:left="852" w:right="-81"/>
        <w:jc w:val="center"/>
        <w:rPr>
          <w:b/>
          <w:sz w:val="26"/>
          <w:szCs w:val="26"/>
        </w:rPr>
      </w:pPr>
      <w:r w:rsidRPr="006C4593">
        <w:rPr>
          <w:b/>
          <w:sz w:val="26"/>
          <w:szCs w:val="26"/>
        </w:rPr>
        <w:t>3.Управління і контроль.</w:t>
      </w:r>
    </w:p>
    <w:p w:rsidR="00902F5F" w:rsidRPr="006C4593" w:rsidRDefault="00902F5F" w:rsidP="006C4593">
      <w:pPr>
        <w:pStyle w:val="BodyText"/>
        <w:spacing w:line="321" w:lineRule="exact"/>
        <w:ind w:left="852" w:right="-81"/>
        <w:rPr>
          <w:sz w:val="26"/>
          <w:szCs w:val="26"/>
        </w:rPr>
      </w:pPr>
    </w:p>
    <w:p w:rsidR="00902F5F" w:rsidRPr="0039130F" w:rsidRDefault="00902F5F" w:rsidP="006C4593">
      <w:pPr>
        <w:pStyle w:val="BodyText"/>
        <w:spacing w:line="321" w:lineRule="exact"/>
        <w:ind w:left="0" w:right="-81"/>
        <w:rPr>
          <w:sz w:val="26"/>
          <w:szCs w:val="26"/>
        </w:rPr>
      </w:pPr>
      <w:r w:rsidRPr="0039130F">
        <w:rPr>
          <w:sz w:val="26"/>
          <w:szCs w:val="26"/>
        </w:rPr>
        <w:t>Управління реалізацією заходів Програми покладається на виконавчий комітет Червоноградської міської ради, КП «Червонограджитлокомунсервіс», відділ освіти Червоноградської міської ради,</w:t>
      </w:r>
      <w:r w:rsidRPr="0039130F">
        <w:rPr>
          <w:sz w:val="26"/>
          <w:szCs w:val="26"/>
          <w:lang w:eastAsia="ru-RU"/>
        </w:rPr>
        <w:t xml:space="preserve"> відділ охорони здоров’я</w:t>
      </w:r>
      <w:r w:rsidRPr="0039130F">
        <w:rPr>
          <w:sz w:val="26"/>
          <w:szCs w:val="26"/>
        </w:rPr>
        <w:t>, КП «Червоноградська міська лікарня Червоноградської міської ради»,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902F5F" w:rsidRPr="0039130F" w:rsidRDefault="00902F5F" w:rsidP="006C4593">
      <w:pPr>
        <w:pStyle w:val="BodyText"/>
        <w:spacing w:line="321" w:lineRule="exact"/>
        <w:ind w:left="0" w:right="-81"/>
        <w:rPr>
          <w:sz w:val="26"/>
          <w:szCs w:val="26"/>
        </w:rPr>
      </w:pPr>
    </w:p>
    <w:p w:rsidR="00902F5F" w:rsidRPr="0039130F" w:rsidRDefault="00902F5F" w:rsidP="006C4593">
      <w:pPr>
        <w:tabs>
          <w:tab w:val="left" w:pos="1189"/>
        </w:tabs>
        <w:ind w:right="-81"/>
        <w:jc w:val="center"/>
        <w:rPr>
          <w:b/>
          <w:sz w:val="26"/>
          <w:szCs w:val="26"/>
        </w:rPr>
      </w:pPr>
      <w:r w:rsidRPr="0039130F">
        <w:rPr>
          <w:b/>
          <w:sz w:val="26"/>
          <w:szCs w:val="26"/>
        </w:rPr>
        <w:t>4. Паспорт Програми</w:t>
      </w:r>
    </w:p>
    <w:p w:rsidR="00902F5F" w:rsidRPr="006C4593" w:rsidRDefault="00902F5F" w:rsidP="006766CA">
      <w:pPr>
        <w:tabs>
          <w:tab w:val="left" w:pos="0"/>
        </w:tabs>
        <w:ind w:right="-81" w:firstLine="540"/>
        <w:rPr>
          <w:sz w:val="26"/>
          <w:szCs w:val="26"/>
        </w:rPr>
      </w:pPr>
      <w:r w:rsidRPr="006C4593">
        <w:rPr>
          <w:sz w:val="26"/>
          <w:szCs w:val="26"/>
        </w:rPr>
        <w:t xml:space="preserve">     Ініціатор розроблення Програми : виконавчий комітет Червоноградської міської ради.</w:t>
      </w:r>
    </w:p>
    <w:p w:rsidR="00902F5F" w:rsidRPr="006C4593" w:rsidRDefault="00902F5F" w:rsidP="006766CA">
      <w:pPr>
        <w:tabs>
          <w:tab w:val="left" w:pos="1189"/>
        </w:tabs>
        <w:ind w:right="-81"/>
        <w:rPr>
          <w:sz w:val="26"/>
          <w:szCs w:val="26"/>
          <w:lang w:val="ru-RU"/>
        </w:rPr>
      </w:pPr>
      <w:r w:rsidRPr="006C4593">
        <w:rPr>
          <w:sz w:val="26"/>
          <w:szCs w:val="26"/>
        </w:rPr>
        <w:t xml:space="preserve">     Розробник Програми : виконавчий комітет Червоноградської міської ради.</w:t>
      </w:r>
    </w:p>
    <w:p w:rsidR="00902F5F" w:rsidRPr="006C4593" w:rsidRDefault="00902F5F" w:rsidP="006766CA">
      <w:pPr>
        <w:tabs>
          <w:tab w:val="left" w:pos="1189"/>
        </w:tabs>
        <w:ind w:right="-81"/>
        <w:rPr>
          <w:sz w:val="26"/>
          <w:szCs w:val="26"/>
        </w:rPr>
      </w:pPr>
    </w:p>
    <w:p w:rsidR="00902F5F" w:rsidRPr="00E55B5A" w:rsidRDefault="00902F5F" w:rsidP="00B538A7">
      <w:pPr>
        <w:tabs>
          <w:tab w:val="left" w:pos="0"/>
        </w:tabs>
        <w:ind w:right="-81" w:firstLine="540"/>
        <w:jc w:val="both"/>
        <w:rPr>
          <w:sz w:val="26"/>
          <w:szCs w:val="26"/>
        </w:rPr>
      </w:pPr>
      <w:r w:rsidRPr="00E55B5A">
        <w:rPr>
          <w:sz w:val="26"/>
          <w:szCs w:val="26"/>
        </w:rPr>
        <w:t xml:space="preserve">     Відповідальний виконавець : КП «Червонограджитлокомунсервіс», </w:t>
      </w:r>
      <w:r>
        <w:rPr>
          <w:sz w:val="26"/>
          <w:szCs w:val="26"/>
        </w:rPr>
        <w:t xml:space="preserve"> відділ капітального будівництва і інвестицій </w:t>
      </w:r>
      <w:r w:rsidRPr="00E55B5A">
        <w:rPr>
          <w:sz w:val="26"/>
          <w:szCs w:val="26"/>
        </w:rPr>
        <w:t>Червоноградської міської ради,    відділ освіти Червоноградської міської ради.</w:t>
      </w:r>
      <w:r w:rsidRPr="00E55B5A">
        <w:rPr>
          <w:sz w:val="26"/>
          <w:szCs w:val="26"/>
          <w:lang w:eastAsia="ru-RU"/>
        </w:rPr>
        <w:t xml:space="preserve">                                                                        </w:t>
      </w:r>
    </w:p>
    <w:p w:rsidR="00902F5F" w:rsidRPr="00E55B5A" w:rsidRDefault="00902F5F" w:rsidP="00F1256C">
      <w:pPr>
        <w:tabs>
          <w:tab w:val="left" w:pos="0"/>
        </w:tabs>
        <w:ind w:right="-81" w:firstLine="540"/>
        <w:jc w:val="both"/>
        <w:rPr>
          <w:sz w:val="26"/>
          <w:szCs w:val="26"/>
        </w:rPr>
      </w:pPr>
      <w:r w:rsidRPr="00E55B5A">
        <w:rPr>
          <w:sz w:val="26"/>
          <w:szCs w:val="26"/>
        </w:rPr>
        <w:t xml:space="preserve">Учасники Програми: КП «Червонограджитлокомунсервіс», </w:t>
      </w:r>
      <w:r>
        <w:rPr>
          <w:sz w:val="26"/>
          <w:szCs w:val="26"/>
        </w:rPr>
        <w:t xml:space="preserve">відділ капітального будівництва і інвестицій </w:t>
      </w:r>
      <w:r w:rsidRPr="00E55B5A">
        <w:rPr>
          <w:sz w:val="26"/>
          <w:szCs w:val="26"/>
        </w:rPr>
        <w:t>Червоноградської міської ради,    відділ освіти Червоноградської міської ради.</w:t>
      </w:r>
      <w:r w:rsidRPr="00E55B5A">
        <w:rPr>
          <w:sz w:val="26"/>
          <w:szCs w:val="26"/>
          <w:lang w:eastAsia="ru-RU"/>
        </w:rPr>
        <w:t xml:space="preserve">                                                                        </w:t>
      </w:r>
    </w:p>
    <w:p w:rsidR="00902F5F" w:rsidRPr="00E55B5A" w:rsidRDefault="00902F5F" w:rsidP="006766CA">
      <w:pPr>
        <w:tabs>
          <w:tab w:val="left" w:pos="1189"/>
        </w:tabs>
        <w:ind w:right="-81"/>
        <w:jc w:val="both"/>
        <w:rPr>
          <w:sz w:val="26"/>
          <w:szCs w:val="26"/>
        </w:rPr>
      </w:pPr>
    </w:p>
    <w:p w:rsidR="00902F5F" w:rsidRPr="00E55B5A" w:rsidRDefault="00902F5F" w:rsidP="006766CA">
      <w:pPr>
        <w:tabs>
          <w:tab w:val="left" w:pos="1189"/>
        </w:tabs>
        <w:ind w:right="-81" w:firstLine="540"/>
        <w:rPr>
          <w:sz w:val="26"/>
          <w:szCs w:val="26"/>
        </w:rPr>
      </w:pPr>
      <w:r w:rsidRPr="00E55B5A">
        <w:rPr>
          <w:sz w:val="26"/>
          <w:szCs w:val="26"/>
        </w:rPr>
        <w:t xml:space="preserve">    Термін реалізації Програми : 2024рік</w:t>
      </w:r>
    </w:p>
    <w:p w:rsidR="00902F5F" w:rsidRPr="00E55B5A" w:rsidRDefault="00902F5F" w:rsidP="006C4593">
      <w:pPr>
        <w:pStyle w:val="Heading1"/>
        <w:tabs>
          <w:tab w:val="left" w:pos="3611"/>
        </w:tabs>
        <w:spacing w:before="89" w:line="320" w:lineRule="exact"/>
        <w:ind w:left="3610" w:right="-81"/>
        <w:jc w:val="both"/>
        <w:rPr>
          <w:sz w:val="26"/>
          <w:szCs w:val="26"/>
        </w:rPr>
      </w:pPr>
    </w:p>
    <w:p w:rsidR="00902F5F" w:rsidRPr="006C4593" w:rsidRDefault="00902F5F" w:rsidP="006C4593">
      <w:pPr>
        <w:pStyle w:val="Heading1"/>
        <w:tabs>
          <w:tab w:val="left" w:pos="3611"/>
        </w:tabs>
        <w:spacing w:before="89" w:line="320" w:lineRule="exact"/>
        <w:ind w:left="3610" w:right="-81"/>
        <w:jc w:val="both"/>
        <w:rPr>
          <w:spacing w:val="-5"/>
          <w:sz w:val="26"/>
          <w:szCs w:val="26"/>
        </w:rPr>
      </w:pPr>
      <w:r w:rsidRPr="006C4593">
        <w:rPr>
          <w:sz w:val="26"/>
          <w:szCs w:val="26"/>
        </w:rPr>
        <w:t xml:space="preserve">5.Фінансове </w:t>
      </w:r>
      <w:r w:rsidRPr="006C4593">
        <w:rPr>
          <w:spacing w:val="-5"/>
          <w:sz w:val="26"/>
          <w:szCs w:val="26"/>
        </w:rPr>
        <w:t>забезпечення</w:t>
      </w:r>
    </w:p>
    <w:p w:rsidR="00902F5F" w:rsidRPr="006C4593" w:rsidRDefault="00902F5F" w:rsidP="006C4593">
      <w:pPr>
        <w:pStyle w:val="BodyText"/>
        <w:ind w:left="0" w:right="-81" w:firstLine="566"/>
        <w:rPr>
          <w:spacing w:val="-3"/>
          <w:sz w:val="26"/>
          <w:szCs w:val="26"/>
        </w:rPr>
      </w:pPr>
      <w:r w:rsidRPr="006C4593">
        <w:rPr>
          <w:sz w:val="26"/>
          <w:szCs w:val="26"/>
        </w:rPr>
        <w:t xml:space="preserve">Програма </w:t>
      </w:r>
      <w:r w:rsidRPr="006C4593">
        <w:rPr>
          <w:spacing w:val="1"/>
          <w:sz w:val="26"/>
          <w:szCs w:val="26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 w:rsidRPr="006C4593">
        <w:rPr>
          <w:spacing w:val="-67"/>
          <w:sz w:val="26"/>
          <w:szCs w:val="26"/>
        </w:rPr>
        <w:t xml:space="preserve"> </w:t>
      </w:r>
      <w:r w:rsidRPr="006C4593">
        <w:rPr>
          <w:spacing w:val="1"/>
          <w:sz w:val="26"/>
          <w:szCs w:val="26"/>
        </w:rPr>
        <w:t xml:space="preserve">розвитку та покращення матеріально-технічної бази захисних споруд. </w:t>
      </w:r>
      <w:r w:rsidRPr="006C4593">
        <w:rPr>
          <w:spacing w:val="-4"/>
          <w:sz w:val="26"/>
          <w:szCs w:val="26"/>
        </w:rPr>
        <w:t xml:space="preserve">Обсяг фінансування </w:t>
      </w:r>
      <w:r w:rsidRPr="006C4593">
        <w:rPr>
          <w:spacing w:val="-3"/>
          <w:sz w:val="26"/>
          <w:szCs w:val="26"/>
        </w:rPr>
        <w:t>Програми:</w:t>
      </w:r>
    </w:p>
    <w:p w:rsidR="00902F5F" w:rsidRDefault="00902F5F" w:rsidP="000A4B12">
      <w:pPr>
        <w:pStyle w:val="BodyText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663"/>
        <w:gridCol w:w="6125"/>
      </w:tblGrid>
      <w:tr w:rsidR="00902F5F" w:rsidTr="00DE3C9C">
        <w:trPr>
          <w:trHeight w:val="113"/>
        </w:trPr>
        <w:tc>
          <w:tcPr>
            <w:tcW w:w="3663" w:type="dxa"/>
          </w:tcPr>
          <w:p w:rsidR="00902F5F" w:rsidRPr="0094056F" w:rsidRDefault="00902F5F" w:rsidP="00DE3C9C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>Обсяг</w:t>
            </w:r>
          </w:p>
          <w:p w:rsidR="00902F5F" w:rsidRPr="0094056F" w:rsidRDefault="00902F5F" w:rsidP="00DE3C9C">
            <w:pPr>
              <w:pStyle w:val="TableParagraph"/>
              <w:ind w:left="0" w:right="78"/>
              <w:rPr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 xml:space="preserve">  фінансування з місцевого</w:t>
            </w:r>
          </w:p>
          <w:p w:rsidR="00902F5F" w:rsidRPr="0094056F" w:rsidRDefault="00902F5F" w:rsidP="00AE7317">
            <w:pPr>
              <w:pStyle w:val="TableParagraph"/>
              <w:ind w:left="0" w:right="78"/>
              <w:rPr>
                <w:spacing w:val="-1"/>
                <w:sz w:val="24"/>
                <w:szCs w:val="24"/>
              </w:rPr>
            </w:pPr>
            <w:r w:rsidRPr="0094056F">
              <w:rPr>
                <w:sz w:val="24"/>
                <w:szCs w:val="24"/>
              </w:rPr>
              <w:t xml:space="preserve">  </w:t>
            </w:r>
            <w:r w:rsidRPr="0094056F">
              <w:rPr>
                <w:spacing w:val="-67"/>
                <w:sz w:val="24"/>
                <w:szCs w:val="24"/>
              </w:rPr>
              <w:t xml:space="preserve">   </w:t>
            </w:r>
            <w:r w:rsidRPr="0094056F">
              <w:rPr>
                <w:spacing w:val="1"/>
                <w:sz w:val="24"/>
                <w:szCs w:val="24"/>
              </w:rPr>
              <w:t>бюджету,</w:t>
            </w:r>
            <w:r w:rsidRPr="0094056F">
              <w:rPr>
                <w:sz w:val="24"/>
                <w:szCs w:val="24"/>
              </w:rPr>
              <w:t>тис.</w:t>
            </w:r>
            <w:r w:rsidRPr="0094056F">
              <w:rPr>
                <w:spacing w:val="-1"/>
                <w:sz w:val="24"/>
                <w:szCs w:val="24"/>
              </w:rPr>
              <w:t>грн.,</w:t>
            </w:r>
          </w:p>
          <w:p w:rsidR="00902F5F" w:rsidRPr="0094056F" w:rsidRDefault="00902F5F" w:rsidP="00AE7317">
            <w:pPr>
              <w:pStyle w:val="TableParagraph"/>
              <w:ind w:left="0" w:right="78"/>
              <w:rPr>
                <w:spacing w:val="-1"/>
                <w:sz w:val="24"/>
                <w:szCs w:val="24"/>
              </w:rPr>
            </w:pPr>
            <w:r w:rsidRPr="0094056F">
              <w:rPr>
                <w:spacing w:val="-1"/>
                <w:sz w:val="24"/>
                <w:szCs w:val="24"/>
              </w:rPr>
              <w:t xml:space="preserve"> в тому числі за рахунок коштів резервного фонду, тис.грн.</w:t>
            </w:r>
          </w:p>
          <w:p w:rsidR="00902F5F" w:rsidRPr="00DE3C9C" w:rsidRDefault="00902F5F" w:rsidP="00AE7317">
            <w:pPr>
              <w:pStyle w:val="TableParagraph"/>
              <w:ind w:left="0" w:right="78"/>
              <w:rPr>
                <w:sz w:val="28"/>
              </w:rPr>
            </w:pPr>
          </w:p>
        </w:tc>
        <w:tc>
          <w:tcPr>
            <w:tcW w:w="6125" w:type="dxa"/>
          </w:tcPr>
          <w:p w:rsidR="00902F5F" w:rsidRPr="00AE7317" w:rsidRDefault="00902F5F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AE7317">
              <w:rPr>
                <w:sz w:val="28"/>
              </w:rPr>
              <w:t xml:space="preserve">Сума коштів: </w:t>
            </w:r>
          </w:p>
          <w:p w:rsidR="00902F5F" w:rsidRPr="00AE7317" w:rsidRDefault="00902F5F" w:rsidP="00DE3C9C">
            <w:pPr>
              <w:pStyle w:val="TableParagraph"/>
              <w:spacing w:line="304" w:lineRule="exact"/>
              <w:ind w:left="314" w:right="307"/>
              <w:jc w:val="center"/>
              <w:rPr>
                <w:sz w:val="28"/>
              </w:rPr>
            </w:pPr>
          </w:p>
          <w:p w:rsidR="00902F5F" w:rsidRPr="00E55B5A" w:rsidRDefault="00902F5F" w:rsidP="00266080">
            <w:pPr>
              <w:pStyle w:val="TableParagraph"/>
              <w:spacing w:line="304" w:lineRule="exact"/>
              <w:ind w:left="438"/>
              <w:rPr>
                <w:b/>
                <w:sz w:val="28"/>
              </w:rPr>
            </w:pPr>
            <w:r w:rsidRPr="00E55B5A">
              <w:rPr>
                <w:b/>
                <w:sz w:val="24"/>
                <w:szCs w:val="24"/>
              </w:rPr>
              <w:t xml:space="preserve">                                   </w:t>
            </w:r>
            <w:r>
              <w:rPr>
                <w:b/>
                <w:sz w:val="24"/>
                <w:szCs w:val="24"/>
              </w:rPr>
              <w:t>3021,0</w:t>
            </w:r>
          </w:p>
          <w:p w:rsidR="00902F5F" w:rsidRPr="00D937DB" w:rsidRDefault="00902F5F" w:rsidP="00745E0B">
            <w:pPr>
              <w:pStyle w:val="TableParagraph"/>
              <w:spacing w:line="304" w:lineRule="exact"/>
              <w:ind w:left="438"/>
              <w:rPr>
                <w:sz w:val="24"/>
                <w:szCs w:val="24"/>
              </w:rPr>
            </w:pPr>
            <w:r w:rsidRPr="00E55B5A">
              <w:rPr>
                <w:b/>
                <w:sz w:val="24"/>
                <w:szCs w:val="24"/>
              </w:rPr>
              <w:t xml:space="preserve">                                   -</w:t>
            </w:r>
          </w:p>
        </w:tc>
      </w:tr>
    </w:tbl>
    <w:p w:rsidR="00902F5F" w:rsidRDefault="00902F5F">
      <w:pPr>
        <w:pStyle w:val="BodyText"/>
        <w:spacing w:before="8"/>
        <w:ind w:left="0"/>
        <w:jc w:val="left"/>
        <w:rPr>
          <w:sz w:val="27"/>
        </w:rPr>
      </w:pPr>
    </w:p>
    <w:p w:rsidR="00902F5F" w:rsidRDefault="00902F5F" w:rsidP="00AE7317">
      <w:pPr>
        <w:ind w:left="3261" w:right="227"/>
        <w:jc w:val="both"/>
        <w:rPr>
          <w:b/>
          <w:bCs/>
        </w:rPr>
      </w:pPr>
      <w:r w:rsidRPr="00AE7317">
        <w:rPr>
          <w:b/>
          <w:sz w:val="28"/>
          <w:szCs w:val="28"/>
        </w:rPr>
        <w:t>6.  Перелік завдань, заходів</w:t>
      </w:r>
      <w:r w:rsidRPr="00AE7317">
        <w:rPr>
          <w:b/>
          <w:bCs/>
        </w:rPr>
        <w:t xml:space="preserve"> </w:t>
      </w:r>
    </w:p>
    <w:p w:rsidR="00902F5F" w:rsidRPr="00AE7317" w:rsidRDefault="00902F5F" w:rsidP="00AE7317">
      <w:pPr>
        <w:ind w:left="3261" w:right="227"/>
        <w:jc w:val="both"/>
      </w:pPr>
      <w:r w:rsidRPr="00AE7317">
        <w:rPr>
          <w:b/>
          <w:bCs/>
        </w:rPr>
        <w:t xml:space="preserve">                  </w:t>
      </w:r>
    </w:p>
    <w:tbl>
      <w:tblPr>
        <w:tblW w:w="1062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2"/>
        <w:gridCol w:w="428"/>
        <w:gridCol w:w="1700"/>
        <w:gridCol w:w="1415"/>
        <w:gridCol w:w="251"/>
        <w:gridCol w:w="852"/>
        <w:gridCol w:w="121"/>
        <w:gridCol w:w="1498"/>
        <w:gridCol w:w="122"/>
        <w:gridCol w:w="890"/>
        <w:gridCol w:w="30"/>
        <w:gridCol w:w="353"/>
        <w:gridCol w:w="956"/>
        <w:gridCol w:w="172"/>
        <w:gridCol w:w="1808"/>
      </w:tblGrid>
      <w:tr w:rsidR="00902F5F" w:rsidRPr="00AE7317" w:rsidTr="003B729E">
        <w:trPr>
          <w:gridBefore w:val="1"/>
          <w:wBefore w:w="32" w:type="dxa"/>
        </w:trPr>
        <w:tc>
          <w:tcPr>
            <w:tcW w:w="428" w:type="dxa"/>
            <w:vMerge w:val="restart"/>
          </w:tcPr>
          <w:p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№</w:t>
            </w:r>
          </w:p>
          <w:p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</w:p>
          <w:p w:rsidR="00902F5F" w:rsidRPr="00AE7317" w:rsidRDefault="00902F5F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п/п</w:t>
            </w:r>
          </w:p>
        </w:tc>
        <w:tc>
          <w:tcPr>
            <w:tcW w:w="1700" w:type="dxa"/>
            <w:vMerge w:val="restart"/>
          </w:tcPr>
          <w:p w:rsidR="00902F5F" w:rsidRPr="00AE7317" w:rsidRDefault="00902F5F" w:rsidP="00AE7317">
            <w:pPr>
              <w:ind w:hanging="164"/>
              <w:jc w:val="center"/>
            </w:pPr>
          </w:p>
          <w:p w:rsidR="00902F5F" w:rsidRPr="00AE7317" w:rsidRDefault="00902F5F" w:rsidP="00AE7317">
            <w:pPr>
              <w:ind w:hanging="164"/>
              <w:jc w:val="center"/>
            </w:pPr>
            <w:r w:rsidRPr="00AE7317">
              <w:t>Назва завдання</w:t>
            </w:r>
          </w:p>
        </w:tc>
        <w:tc>
          <w:tcPr>
            <w:tcW w:w="1415" w:type="dxa"/>
            <w:vMerge w:val="restart"/>
          </w:tcPr>
          <w:p w:rsidR="00902F5F" w:rsidRPr="00AE7317" w:rsidRDefault="00902F5F" w:rsidP="00AE7317">
            <w:pPr>
              <w:ind w:hanging="164"/>
              <w:jc w:val="center"/>
            </w:pPr>
          </w:p>
          <w:p w:rsidR="00902F5F" w:rsidRPr="00AE7317" w:rsidRDefault="00902F5F" w:rsidP="00AE7317">
            <w:pPr>
              <w:ind w:hanging="164"/>
              <w:jc w:val="center"/>
            </w:pPr>
            <w:r w:rsidRPr="00AE7317">
              <w:t>Заходи на виконання</w:t>
            </w:r>
          </w:p>
          <w:p w:rsidR="00902F5F" w:rsidRPr="00AE7317" w:rsidRDefault="00902F5F" w:rsidP="00AE7317">
            <w:pPr>
              <w:ind w:hanging="164"/>
              <w:jc w:val="center"/>
            </w:pPr>
            <w:r w:rsidRPr="00AE7317">
              <w:t>Програми</w:t>
            </w:r>
          </w:p>
        </w:tc>
        <w:tc>
          <w:tcPr>
            <w:tcW w:w="1224" w:type="dxa"/>
            <w:gridSpan w:val="3"/>
            <w:vMerge w:val="restart"/>
          </w:tcPr>
          <w:p w:rsidR="00902F5F" w:rsidRPr="00AE7317" w:rsidRDefault="00902F5F" w:rsidP="00AE7317">
            <w:pPr>
              <w:ind w:hanging="164"/>
              <w:jc w:val="center"/>
            </w:pPr>
          </w:p>
          <w:p w:rsidR="00902F5F" w:rsidRPr="00AE7317" w:rsidRDefault="00902F5F" w:rsidP="00AE7317">
            <w:pPr>
              <w:ind w:hanging="164"/>
              <w:jc w:val="center"/>
            </w:pPr>
            <w:r w:rsidRPr="00AE7317">
              <w:t>Строк виконання Програми</w:t>
            </w:r>
          </w:p>
        </w:tc>
        <w:tc>
          <w:tcPr>
            <w:tcW w:w="1620" w:type="dxa"/>
            <w:gridSpan w:val="2"/>
            <w:vMerge w:val="restart"/>
          </w:tcPr>
          <w:p w:rsidR="00902F5F" w:rsidRPr="00AE7317" w:rsidRDefault="00902F5F" w:rsidP="00AE7317">
            <w:pPr>
              <w:ind w:hanging="164"/>
              <w:jc w:val="center"/>
            </w:pPr>
          </w:p>
          <w:p w:rsidR="00902F5F" w:rsidRPr="00AE7317" w:rsidRDefault="00902F5F" w:rsidP="00AE7317">
            <w:pPr>
              <w:ind w:hanging="164"/>
              <w:jc w:val="center"/>
            </w:pPr>
            <w:r w:rsidRPr="00AE7317">
              <w:t>Виконавці заходу</w:t>
            </w:r>
          </w:p>
        </w:tc>
        <w:tc>
          <w:tcPr>
            <w:tcW w:w="2229" w:type="dxa"/>
            <w:gridSpan w:val="4"/>
          </w:tcPr>
          <w:p w:rsidR="00902F5F" w:rsidRPr="00AE7317" w:rsidRDefault="00902F5F" w:rsidP="00AE7317">
            <w:pPr>
              <w:ind w:hanging="164"/>
              <w:jc w:val="center"/>
            </w:pPr>
            <w:r w:rsidRPr="00AE7317">
              <w:t>Фінансування</w:t>
            </w:r>
          </w:p>
          <w:p w:rsidR="00902F5F" w:rsidRPr="00AE7317" w:rsidRDefault="00902F5F" w:rsidP="00AE7317">
            <w:pPr>
              <w:ind w:hanging="164"/>
              <w:jc w:val="center"/>
            </w:pPr>
          </w:p>
        </w:tc>
        <w:tc>
          <w:tcPr>
            <w:tcW w:w="1980" w:type="dxa"/>
            <w:gridSpan w:val="2"/>
          </w:tcPr>
          <w:p w:rsidR="00902F5F" w:rsidRPr="00AE7317" w:rsidRDefault="00902F5F" w:rsidP="00AE7317">
            <w:pPr>
              <w:ind w:hanging="164"/>
              <w:jc w:val="center"/>
            </w:pPr>
            <w:r w:rsidRPr="00AE7317">
              <w:t>Очікуваний результат</w:t>
            </w:r>
          </w:p>
        </w:tc>
      </w:tr>
      <w:tr w:rsidR="00902F5F" w:rsidRPr="00AE7317" w:rsidTr="003B729E">
        <w:trPr>
          <w:gridBefore w:val="1"/>
          <w:wBefore w:w="32" w:type="dxa"/>
          <w:trHeight w:val="679"/>
        </w:trPr>
        <w:tc>
          <w:tcPr>
            <w:tcW w:w="428" w:type="dxa"/>
            <w:vMerge/>
          </w:tcPr>
          <w:p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700" w:type="dxa"/>
            <w:vMerge/>
          </w:tcPr>
          <w:p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415" w:type="dxa"/>
            <w:vMerge/>
          </w:tcPr>
          <w:p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224" w:type="dxa"/>
            <w:gridSpan w:val="3"/>
            <w:vMerge/>
          </w:tcPr>
          <w:p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620" w:type="dxa"/>
            <w:gridSpan w:val="2"/>
            <w:vMerge/>
          </w:tcPr>
          <w:p w:rsidR="00902F5F" w:rsidRPr="00AE7317" w:rsidRDefault="00902F5F" w:rsidP="00AE7317">
            <w:pPr>
              <w:ind w:hanging="164"/>
              <w:jc w:val="both"/>
            </w:pPr>
          </w:p>
        </w:tc>
        <w:tc>
          <w:tcPr>
            <w:tcW w:w="1273" w:type="dxa"/>
            <w:gridSpan w:val="3"/>
          </w:tcPr>
          <w:p w:rsidR="00902F5F" w:rsidRPr="00AE7317" w:rsidRDefault="00902F5F" w:rsidP="00AE7317">
            <w:pPr>
              <w:ind w:hanging="27"/>
              <w:jc w:val="both"/>
            </w:pPr>
            <w:r w:rsidRPr="00AE7317">
              <w:t>джерела</w:t>
            </w:r>
          </w:p>
        </w:tc>
        <w:tc>
          <w:tcPr>
            <w:tcW w:w="956" w:type="dxa"/>
          </w:tcPr>
          <w:p w:rsidR="00902F5F" w:rsidRPr="00AE7317" w:rsidRDefault="00902F5F" w:rsidP="00AE7317">
            <w:pPr>
              <w:jc w:val="both"/>
            </w:pPr>
            <w:r w:rsidRPr="00AE7317">
              <w:t>тис. грн.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AE7317"/>
        </w:tc>
      </w:tr>
      <w:tr w:rsidR="00902F5F" w:rsidRPr="00AE7317" w:rsidTr="003B729E">
        <w:trPr>
          <w:gridBefore w:val="1"/>
          <w:wBefore w:w="32" w:type="dxa"/>
          <w:trHeight w:val="1543"/>
        </w:trPr>
        <w:tc>
          <w:tcPr>
            <w:tcW w:w="428" w:type="dxa"/>
          </w:tcPr>
          <w:p w:rsidR="00902F5F" w:rsidRDefault="00902F5F" w:rsidP="00626B5C">
            <w:pPr>
              <w:spacing w:before="240"/>
              <w:ind w:left="-142" w:hanging="142"/>
              <w:jc w:val="both"/>
            </w:pPr>
            <w:r>
              <w:t>1</w:t>
            </w:r>
          </w:p>
          <w:p w:rsidR="00902F5F" w:rsidRPr="00597E7C" w:rsidRDefault="00902F5F" w:rsidP="00626B5C">
            <w:pPr>
              <w:spacing w:before="240"/>
            </w:pPr>
          </w:p>
          <w:p w:rsidR="00902F5F" w:rsidRDefault="00902F5F" w:rsidP="00626B5C">
            <w:pPr>
              <w:spacing w:before="240"/>
            </w:pPr>
          </w:p>
          <w:p w:rsidR="00902F5F" w:rsidRPr="00597E7C" w:rsidRDefault="00902F5F" w:rsidP="00626B5C">
            <w:pPr>
              <w:spacing w:before="240"/>
            </w:pPr>
            <w:r>
              <w:t>1</w:t>
            </w:r>
          </w:p>
        </w:tc>
        <w:tc>
          <w:tcPr>
            <w:tcW w:w="1700" w:type="dxa"/>
          </w:tcPr>
          <w:p w:rsidR="00902F5F" w:rsidRPr="00CA2DAD" w:rsidRDefault="00902F5F" w:rsidP="00C40A8D">
            <w:pPr>
              <w:spacing w:before="240"/>
              <w:ind w:hanging="9"/>
            </w:pPr>
            <w:r w:rsidRPr="00CA2DAD">
              <w:t>Забезпечення готовності захисних споруд ЦЗ до використання за призначенням у період дії воєнного стану, виникнення надзвичайних ситуацій природного та техногенного характеру</w:t>
            </w:r>
          </w:p>
        </w:tc>
        <w:tc>
          <w:tcPr>
            <w:tcW w:w="1415" w:type="dxa"/>
            <w:vAlign w:val="center"/>
          </w:tcPr>
          <w:p w:rsidR="00902F5F" w:rsidRPr="00CA2DAD" w:rsidRDefault="00902F5F" w:rsidP="00C40A8D">
            <w:pPr>
              <w:spacing w:before="240"/>
              <w:ind w:hanging="9"/>
            </w:pPr>
            <w:r w:rsidRPr="00CA2DAD">
              <w:t xml:space="preserve">Обслуговування смарт замків, інтернет послуги (36 ПРУ) </w:t>
            </w:r>
          </w:p>
        </w:tc>
        <w:tc>
          <w:tcPr>
            <w:tcW w:w="1224" w:type="dxa"/>
            <w:gridSpan w:val="3"/>
            <w:vAlign w:val="center"/>
          </w:tcPr>
          <w:p w:rsidR="00902F5F" w:rsidRPr="00CA2DAD" w:rsidRDefault="00902F5F" w:rsidP="00C40A8D">
            <w:pPr>
              <w:spacing w:before="240"/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:rsidR="00902F5F" w:rsidRPr="00CA2DAD" w:rsidRDefault="00902F5F" w:rsidP="00C40A8D">
            <w:pPr>
              <w:spacing w:before="240"/>
            </w:pPr>
            <w:r w:rsidRPr="00CA2DAD">
              <w:t>КП “Червонограджитлокомун сервіс”, Інтернет провайдер «Цифрові рішення</w:t>
            </w:r>
            <w:r>
              <w:t>»</w:t>
            </w:r>
          </w:p>
          <w:p w:rsidR="00902F5F" w:rsidRPr="00CA2DAD" w:rsidRDefault="00902F5F" w:rsidP="00C40A8D">
            <w:pPr>
              <w:spacing w:before="240"/>
            </w:pPr>
          </w:p>
        </w:tc>
        <w:tc>
          <w:tcPr>
            <w:tcW w:w="1273" w:type="dxa"/>
            <w:gridSpan w:val="3"/>
            <w:vAlign w:val="center"/>
          </w:tcPr>
          <w:p w:rsidR="00902F5F" w:rsidRPr="00CA2DAD" w:rsidRDefault="00902F5F" w:rsidP="00C40A8D">
            <w:pPr>
              <w:spacing w:before="240"/>
            </w:pPr>
            <w:r w:rsidRPr="00CA2DAD">
              <w:t>Місцевий бюджет, ЗФ</w:t>
            </w:r>
          </w:p>
        </w:tc>
        <w:tc>
          <w:tcPr>
            <w:tcW w:w="956" w:type="dxa"/>
            <w:vAlign w:val="center"/>
          </w:tcPr>
          <w:p w:rsidR="00902F5F" w:rsidRPr="00CA2DAD" w:rsidRDefault="00902F5F" w:rsidP="00C40A8D">
            <w:pPr>
              <w:spacing w:before="240"/>
              <w:ind w:hanging="164"/>
              <w:jc w:val="center"/>
            </w:pPr>
            <w:r w:rsidRPr="00CA2DAD">
              <w:t>64,8</w:t>
            </w:r>
          </w:p>
        </w:tc>
        <w:tc>
          <w:tcPr>
            <w:tcW w:w="1980" w:type="dxa"/>
            <w:gridSpan w:val="2"/>
            <w:vAlign w:val="center"/>
          </w:tcPr>
          <w:p w:rsidR="00902F5F" w:rsidRPr="00AE7317" w:rsidRDefault="00902F5F" w:rsidP="00C40A8D">
            <w:pPr>
              <w:spacing w:before="240"/>
            </w:pPr>
            <w:r>
              <w:rPr>
                <w:sz w:val="24"/>
                <w:szCs w:val="24"/>
              </w:rPr>
              <w:t>Забезпечення захисту населення у разі виникнення НС</w:t>
            </w:r>
          </w:p>
        </w:tc>
      </w:tr>
      <w:tr w:rsidR="00902F5F" w:rsidRPr="00AE7317" w:rsidTr="003B729E">
        <w:trPr>
          <w:gridBefore w:val="1"/>
          <w:wBefore w:w="32" w:type="dxa"/>
          <w:trHeight w:val="1357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center"/>
            </w:pPr>
          </w:p>
          <w:p w:rsidR="00902F5F" w:rsidRDefault="00902F5F" w:rsidP="00626B5C">
            <w:pPr>
              <w:ind w:hanging="164"/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  <w:vAlign w:val="center"/>
          </w:tcPr>
          <w:p w:rsidR="00902F5F" w:rsidRPr="00CA2DAD" w:rsidRDefault="00902F5F" w:rsidP="00C40A8D">
            <w:pPr>
              <w:ind w:hanging="9"/>
            </w:pPr>
            <w:r w:rsidRPr="00CA2DAD">
              <w:t xml:space="preserve"> Придбання світильників </w:t>
            </w:r>
            <w:r w:rsidRPr="00CA2DAD">
              <w:rPr>
                <w:lang w:val="en-US"/>
              </w:rPr>
              <w:t>LED</w:t>
            </w:r>
            <w:r w:rsidRPr="00CA2DAD">
              <w:t xml:space="preserve"> з аварійним блоком живлення (174 шт.)</w:t>
            </w:r>
          </w:p>
        </w:tc>
        <w:tc>
          <w:tcPr>
            <w:tcW w:w="1224" w:type="dxa"/>
            <w:gridSpan w:val="3"/>
            <w:vAlign w:val="center"/>
          </w:tcPr>
          <w:p w:rsidR="00902F5F" w:rsidRPr="00CA2DAD" w:rsidRDefault="00902F5F" w:rsidP="00C40A8D">
            <w:pPr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:rsidR="00902F5F" w:rsidRPr="00CA2DAD" w:rsidRDefault="00902F5F" w:rsidP="00C40A8D">
            <w:r>
              <w:t xml:space="preserve">КП </w:t>
            </w:r>
            <w:r w:rsidRPr="00CA2DAD">
              <w:t>“Червонограджитлокомун сервіс”</w:t>
            </w:r>
          </w:p>
        </w:tc>
        <w:tc>
          <w:tcPr>
            <w:tcW w:w="1273" w:type="dxa"/>
            <w:gridSpan w:val="3"/>
            <w:vAlign w:val="center"/>
          </w:tcPr>
          <w:p w:rsidR="00902F5F" w:rsidRPr="00CA2DAD" w:rsidRDefault="00902F5F" w:rsidP="00C40A8D">
            <w:r w:rsidRPr="00CA2DAD">
              <w:t>Місцевий бюджет, ЗФ</w:t>
            </w:r>
          </w:p>
        </w:tc>
        <w:tc>
          <w:tcPr>
            <w:tcW w:w="956" w:type="dxa"/>
            <w:vAlign w:val="center"/>
          </w:tcPr>
          <w:p w:rsidR="00902F5F" w:rsidRPr="00CA2DAD" w:rsidRDefault="00902F5F" w:rsidP="00C40A8D">
            <w:pPr>
              <w:ind w:hanging="164"/>
              <w:jc w:val="center"/>
            </w:pPr>
            <w:r w:rsidRPr="00CA2DAD">
              <w:t>174,0</w:t>
            </w:r>
          </w:p>
        </w:tc>
        <w:tc>
          <w:tcPr>
            <w:tcW w:w="1980" w:type="dxa"/>
            <w:gridSpan w:val="2"/>
            <w:vAlign w:val="center"/>
          </w:tcPr>
          <w:p w:rsidR="00902F5F" w:rsidRPr="00AE7317" w:rsidRDefault="00902F5F" w:rsidP="00C40A8D">
            <w:r>
              <w:rPr>
                <w:sz w:val="24"/>
                <w:szCs w:val="28"/>
              </w:rPr>
              <w:t>Приведення захисних споруд ЦЗ в готовність</w:t>
            </w:r>
          </w:p>
        </w:tc>
      </w:tr>
      <w:tr w:rsidR="00902F5F" w:rsidRPr="00AE7317" w:rsidTr="003B729E">
        <w:trPr>
          <w:gridBefore w:val="1"/>
          <w:wBefore w:w="32" w:type="dxa"/>
          <w:trHeight w:val="1801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spacing w:after="240"/>
              <w:jc w:val="center"/>
            </w:pPr>
            <w:r>
              <w:t>3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  <w:vAlign w:val="center"/>
          </w:tcPr>
          <w:p w:rsidR="00902F5F" w:rsidRPr="00CA2DAD" w:rsidRDefault="00902F5F" w:rsidP="000E6CD9">
            <w:r w:rsidRPr="00CA2DAD">
              <w:t xml:space="preserve"> Придбання кабелю АВВГ2Х2.5 (</w:t>
            </w:r>
            <w:smartTag w:uri="urn:schemas-microsoft-com:office:smarttags" w:element="metricconverter">
              <w:smartTagPr>
                <w:attr w:name="ProductID" w:val="1510 м"/>
              </w:smartTagPr>
              <w:r w:rsidRPr="00CA2DAD">
                <w:t>1510 м</w:t>
              </w:r>
            </w:smartTag>
            <w:r w:rsidRPr="00CA2DAD">
              <w:t>)</w:t>
            </w:r>
          </w:p>
          <w:p w:rsidR="00902F5F" w:rsidRPr="00CA2DAD" w:rsidRDefault="00902F5F" w:rsidP="00C40A8D">
            <w:pPr>
              <w:ind w:hanging="9"/>
            </w:pPr>
          </w:p>
        </w:tc>
        <w:tc>
          <w:tcPr>
            <w:tcW w:w="1224" w:type="dxa"/>
            <w:gridSpan w:val="3"/>
            <w:vAlign w:val="center"/>
          </w:tcPr>
          <w:p w:rsidR="00902F5F" w:rsidRPr="00CA2DAD" w:rsidRDefault="00902F5F" w:rsidP="00C40A8D">
            <w:pPr>
              <w:ind w:firstLine="13"/>
            </w:pPr>
            <w:r w:rsidRPr="00CA2DAD">
              <w:t>2024рік</w:t>
            </w:r>
          </w:p>
        </w:tc>
        <w:tc>
          <w:tcPr>
            <w:tcW w:w="1620" w:type="dxa"/>
            <w:gridSpan w:val="2"/>
            <w:vAlign w:val="center"/>
          </w:tcPr>
          <w:p w:rsidR="00902F5F" w:rsidRPr="00CA2DAD" w:rsidRDefault="00902F5F" w:rsidP="00C40A8D"/>
          <w:p w:rsidR="00902F5F" w:rsidRPr="00CA2DAD" w:rsidRDefault="00902F5F" w:rsidP="00C40A8D">
            <w:r w:rsidRPr="00CA2DAD">
              <w:t>КП “Червонограджитлокомун сервіс”</w:t>
            </w:r>
          </w:p>
          <w:p w:rsidR="00902F5F" w:rsidRPr="00CA2DAD" w:rsidRDefault="00902F5F" w:rsidP="00C40A8D"/>
          <w:p w:rsidR="00902F5F" w:rsidRPr="00CA2DAD" w:rsidRDefault="00902F5F" w:rsidP="00C40A8D"/>
          <w:p w:rsidR="00902F5F" w:rsidRPr="00CA2DAD" w:rsidRDefault="00902F5F" w:rsidP="00C40A8D"/>
          <w:p w:rsidR="00902F5F" w:rsidRPr="00CA2DAD" w:rsidRDefault="00902F5F" w:rsidP="00C40A8D"/>
        </w:tc>
        <w:tc>
          <w:tcPr>
            <w:tcW w:w="1273" w:type="dxa"/>
            <w:gridSpan w:val="3"/>
            <w:vAlign w:val="center"/>
          </w:tcPr>
          <w:p w:rsidR="00902F5F" w:rsidRPr="00CA2DAD" w:rsidRDefault="00902F5F" w:rsidP="00C40A8D"/>
          <w:p w:rsidR="00902F5F" w:rsidRPr="00CA2DAD" w:rsidRDefault="00902F5F" w:rsidP="00C40A8D">
            <w:r w:rsidRPr="00CA2DAD">
              <w:t>Місцевий бюджет, ЗФ</w:t>
            </w:r>
          </w:p>
          <w:p w:rsidR="00902F5F" w:rsidRPr="00CA2DAD" w:rsidRDefault="00902F5F" w:rsidP="00C40A8D"/>
          <w:p w:rsidR="00902F5F" w:rsidRPr="00CA2DAD" w:rsidRDefault="00902F5F" w:rsidP="00C40A8D"/>
        </w:tc>
        <w:tc>
          <w:tcPr>
            <w:tcW w:w="956" w:type="dxa"/>
            <w:vAlign w:val="center"/>
          </w:tcPr>
          <w:p w:rsidR="00902F5F" w:rsidRPr="00CA2DAD" w:rsidRDefault="00902F5F" w:rsidP="00C40A8D">
            <w:pPr>
              <w:ind w:hanging="164"/>
              <w:jc w:val="center"/>
            </w:pPr>
          </w:p>
          <w:p w:rsidR="00902F5F" w:rsidRPr="00CA2DAD" w:rsidRDefault="00902F5F" w:rsidP="00C40A8D">
            <w:pPr>
              <w:ind w:hanging="164"/>
              <w:jc w:val="center"/>
            </w:pPr>
            <w:r w:rsidRPr="00CA2DAD">
              <w:t>22,</w:t>
            </w:r>
            <w:r>
              <w:t>5</w:t>
            </w:r>
          </w:p>
        </w:tc>
        <w:tc>
          <w:tcPr>
            <w:tcW w:w="1980" w:type="dxa"/>
            <w:gridSpan w:val="2"/>
            <w:vAlign w:val="center"/>
          </w:tcPr>
          <w:p w:rsidR="00902F5F" w:rsidRDefault="00902F5F" w:rsidP="00C40A8D"/>
          <w:p w:rsidR="00902F5F" w:rsidRDefault="00902F5F" w:rsidP="00C40A8D"/>
          <w:p w:rsidR="00902F5F" w:rsidRPr="00AE7317" w:rsidRDefault="00902F5F" w:rsidP="00BD2E31">
            <w:pPr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798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626B5C">
            <w:pPr>
              <w:ind w:hanging="9"/>
              <w:jc w:val="both"/>
            </w:pPr>
            <w:r w:rsidRPr="00CA2DAD">
              <w:t>Придбання труби гофрованої (пластик, 1510м)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26B5C">
            <w:pPr>
              <w:jc w:val="both"/>
            </w:pPr>
          </w:p>
          <w:p w:rsidR="00902F5F" w:rsidRPr="00CA2DAD" w:rsidRDefault="00902F5F" w:rsidP="00626B5C">
            <w:pPr>
              <w:jc w:val="both"/>
            </w:pPr>
            <w:r w:rsidRPr="00CA2DAD">
              <w:t>КП “Червонограджитлокомун сервіс”</w:t>
            </w:r>
          </w:p>
          <w:p w:rsidR="00902F5F" w:rsidRPr="00CA2DAD" w:rsidRDefault="00902F5F" w:rsidP="00626B5C">
            <w:pPr>
              <w:jc w:val="both"/>
            </w:pPr>
          </w:p>
          <w:p w:rsidR="00902F5F" w:rsidRPr="00CA2DAD" w:rsidRDefault="00902F5F" w:rsidP="00626B5C">
            <w:pPr>
              <w:jc w:val="both"/>
            </w:pPr>
          </w:p>
          <w:p w:rsidR="00902F5F" w:rsidRPr="00CA2DAD" w:rsidRDefault="00902F5F" w:rsidP="00626B5C">
            <w:pPr>
              <w:jc w:val="both"/>
            </w:pPr>
          </w:p>
          <w:p w:rsidR="00902F5F" w:rsidRPr="00CA2DAD" w:rsidRDefault="00902F5F" w:rsidP="00626B5C">
            <w:pPr>
              <w:jc w:val="both"/>
            </w:pPr>
          </w:p>
        </w:tc>
        <w:tc>
          <w:tcPr>
            <w:tcW w:w="1273" w:type="dxa"/>
            <w:gridSpan w:val="3"/>
          </w:tcPr>
          <w:p w:rsidR="00902F5F" w:rsidRPr="00CA2DAD" w:rsidRDefault="00902F5F" w:rsidP="00626B5C">
            <w:pPr>
              <w:jc w:val="both"/>
            </w:pPr>
          </w:p>
          <w:p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626B5C">
            <w:pPr>
              <w:ind w:hanging="164"/>
              <w:jc w:val="center"/>
            </w:pPr>
          </w:p>
          <w:p w:rsidR="00902F5F" w:rsidRPr="00CA2DAD" w:rsidRDefault="00902F5F" w:rsidP="00626B5C">
            <w:pPr>
              <w:ind w:hanging="164"/>
              <w:jc w:val="center"/>
            </w:pPr>
            <w:r w:rsidRPr="00CA2DAD">
              <w:t>22,</w:t>
            </w:r>
            <w:r>
              <w:t>5</w:t>
            </w:r>
          </w:p>
        </w:tc>
        <w:tc>
          <w:tcPr>
            <w:tcW w:w="1980" w:type="dxa"/>
            <w:gridSpan w:val="2"/>
          </w:tcPr>
          <w:p w:rsidR="00902F5F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477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center"/>
            </w:pPr>
          </w:p>
          <w:p w:rsidR="00902F5F" w:rsidRPr="00597E7C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firstLine="7"/>
              <w:jc w:val="center"/>
            </w:pPr>
          </w:p>
          <w:p w:rsidR="00902F5F" w:rsidRDefault="00902F5F" w:rsidP="00CF4584">
            <w:pPr>
              <w:ind w:firstLine="7"/>
              <w:jc w:val="center"/>
            </w:pPr>
          </w:p>
          <w:p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0E6CD9">
            <w:r w:rsidRPr="00CA2DAD">
              <w:t xml:space="preserve"> Придбання вимикачів (96 шт.)</w:t>
            </w:r>
          </w:p>
          <w:p w:rsidR="00902F5F" w:rsidRPr="00CA2DAD" w:rsidRDefault="00902F5F" w:rsidP="000E6CD9"/>
          <w:p w:rsidR="00902F5F" w:rsidRPr="00CA2DAD" w:rsidRDefault="00902F5F" w:rsidP="00626B5C">
            <w:pPr>
              <w:ind w:hanging="9"/>
              <w:jc w:val="both"/>
            </w:pPr>
          </w:p>
        </w:tc>
        <w:tc>
          <w:tcPr>
            <w:tcW w:w="1224" w:type="dxa"/>
            <w:gridSpan w:val="3"/>
          </w:tcPr>
          <w:p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26B5C">
            <w:pPr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626B5C">
            <w:pPr>
              <w:ind w:hanging="164"/>
              <w:jc w:val="center"/>
            </w:pPr>
            <w:r w:rsidRPr="00CA2DAD">
              <w:t>12,</w:t>
            </w:r>
            <w:r>
              <w:t>2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074"/>
        </w:trPr>
        <w:tc>
          <w:tcPr>
            <w:tcW w:w="428" w:type="dxa"/>
          </w:tcPr>
          <w:p w:rsidR="00902F5F" w:rsidRPr="00597E7C" w:rsidRDefault="00902F5F" w:rsidP="00626B5C">
            <w:pPr>
              <w:jc w:val="center"/>
            </w:pPr>
          </w:p>
          <w:p w:rsidR="00902F5F" w:rsidRDefault="00902F5F" w:rsidP="00626B5C">
            <w:pPr>
              <w:jc w:val="center"/>
            </w:pPr>
          </w:p>
          <w:p w:rsidR="00902F5F" w:rsidRPr="00597E7C" w:rsidRDefault="00902F5F" w:rsidP="00626B5C">
            <w:pPr>
              <w:spacing w:after="240"/>
              <w:jc w:val="center"/>
            </w:pPr>
            <w:r>
              <w:t>6</w:t>
            </w:r>
          </w:p>
        </w:tc>
        <w:tc>
          <w:tcPr>
            <w:tcW w:w="1700" w:type="dxa"/>
          </w:tcPr>
          <w:p w:rsidR="00902F5F" w:rsidRPr="00CA2DAD" w:rsidRDefault="00902F5F" w:rsidP="00CF4584">
            <w:pPr>
              <w:spacing w:before="240"/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CB7504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>Поточний ремонт приміщень</w:t>
            </w:r>
          </w:p>
          <w:p w:rsidR="00902F5F" w:rsidRPr="00CA2DAD" w:rsidRDefault="00902F5F" w:rsidP="00CB7504">
            <w:pPr>
              <w:rPr>
                <w:lang w:eastAsia="ru-RU"/>
              </w:rPr>
            </w:pPr>
          </w:p>
          <w:p w:rsidR="00902F5F" w:rsidRPr="00CA2DAD" w:rsidRDefault="00902F5F" w:rsidP="00626B5C">
            <w:pPr>
              <w:spacing w:before="240"/>
              <w:ind w:hanging="9"/>
              <w:jc w:val="both"/>
            </w:pPr>
          </w:p>
        </w:tc>
        <w:tc>
          <w:tcPr>
            <w:tcW w:w="1224" w:type="dxa"/>
            <w:gridSpan w:val="3"/>
          </w:tcPr>
          <w:p w:rsidR="00902F5F" w:rsidRPr="00CA2DAD" w:rsidRDefault="00902F5F" w:rsidP="00626B5C">
            <w:pPr>
              <w:spacing w:before="240"/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26B5C">
            <w:pPr>
              <w:spacing w:before="240"/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626B5C">
            <w:pPr>
              <w:spacing w:before="240"/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626B5C">
            <w:pPr>
              <w:spacing w:before="240"/>
              <w:ind w:hanging="164"/>
              <w:jc w:val="center"/>
            </w:pPr>
            <w:r>
              <w:t>500,0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626B5C">
            <w:pPr>
              <w:spacing w:before="240"/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260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both"/>
            </w:pPr>
          </w:p>
          <w:p w:rsidR="00902F5F" w:rsidRDefault="00902F5F" w:rsidP="00626B5C"/>
          <w:p w:rsidR="00902F5F" w:rsidRPr="00597E7C" w:rsidRDefault="00902F5F" w:rsidP="00626B5C">
            <w:r>
              <w:t>7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firstLine="7"/>
              <w:jc w:val="center"/>
            </w:pPr>
          </w:p>
          <w:p w:rsidR="00902F5F" w:rsidRDefault="00902F5F" w:rsidP="00CF4584">
            <w:pPr>
              <w:ind w:firstLine="7"/>
              <w:jc w:val="center"/>
            </w:pPr>
          </w:p>
          <w:p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626B5C">
            <w:pPr>
              <w:ind w:hanging="9"/>
              <w:jc w:val="both"/>
            </w:pPr>
            <w:r w:rsidRPr="00CA2DAD">
              <w:t>Придбання металевих дверей на аварійні виходи (7шт.)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26B5C">
            <w:pPr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626B5C">
            <w:pPr>
              <w:ind w:hanging="164"/>
              <w:jc w:val="center"/>
            </w:pPr>
            <w:r w:rsidRPr="00CA2DAD">
              <w:t>105,0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447"/>
        </w:trPr>
        <w:tc>
          <w:tcPr>
            <w:tcW w:w="428" w:type="dxa"/>
          </w:tcPr>
          <w:p w:rsidR="00902F5F" w:rsidRDefault="00902F5F" w:rsidP="00626B5C">
            <w:pPr>
              <w:ind w:hanging="164"/>
              <w:jc w:val="both"/>
            </w:pPr>
          </w:p>
          <w:p w:rsidR="00902F5F" w:rsidRPr="00597E7C" w:rsidRDefault="00902F5F" w:rsidP="00626B5C"/>
          <w:p w:rsidR="00902F5F" w:rsidRDefault="00902F5F" w:rsidP="00626B5C"/>
          <w:p w:rsidR="00902F5F" w:rsidRPr="00597E7C" w:rsidRDefault="00902F5F" w:rsidP="00626B5C">
            <w:r>
              <w:t>8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firstLine="7"/>
              <w:jc w:val="center"/>
            </w:pPr>
          </w:p>
          <w:p w:rsidR="00902F5F" w:rsidRDefault="00902F5F" w:rsidP="00CF4584">
            <w:pPr>
              <w:ind w:firstLine="7"/>
              <w:jc w:val="center"/>
            </w:pPr>
          </w:p>
          <w:p w:rsidR="00902F5F" w:rsidRPr="00CA2DAD" w:rsidRDefault="00902F5F" w:rsidP="00CF4584">
            <w:pPr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FA4E2D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 xml:space="preserve">Придбання </w:t>
            </w:r>
            <w:r w:rsidRPr="00CA2DAD">
              <w:rPr>
                <w:lang w:val="en-US" w:eastAsia="ru-RU"/>
              </w:rPr>
              <w:t xml:space="preserve">LED </w:t>
            </w:r>
            <w:r w:rsidRPr="00CA2DAD">
              <w:rPr>
                <w:lang w:eastAsia="ru-RU"/>
              </w:rPr>
              <w:t>ламп</w:t>
            </w:r>
          </w:p>
          <w:p w:rsidR="00902F5F" w:rsidRPr="00CA2DAD" w:rsidRDefault="00902F5F" w:rsidP="00FA4E2D">
            <w:pPr>
              <w:rPr>
                <w:lang w:eastAsia="ru-RU"/>
              </w:rPr>
            </w:pPr>
            <w:r w:rsidRPr="00CA2DAD">
              <w:rPr>
                <w:lang w:eastAsia="ru-RU"/>
              </w:rPr>
              <w:t>(400 шт.)</w:t>
            </w:r>
          </w:p>
          <w:p w:rsidR="00902F5F" w:rsidRPr="00CA2DAD" w:rsidRDefault="00902F5F" w:rsidP="00626B5C">
            <w:pPr>
              <w:ind w:hanging="9"/>
              <w:jc w:val="both"/>
            </w:pPr>
            <w:r w:rsidRPr="00CA2DAD">
              <w:t xml:space="preserve"> 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626B5C">
            <w:pPr>
              <w:ind w:firstLine="13"/>
              <w:jc w:val="center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26B5C">
            <w:pPr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626B5C">
            <w:pPr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626B5C">
            <w:pPr>
              <w:ind w:hanging="164"/>
              <w:jc w:val="center"/>
            </w:pPr>
            <w:r w:rsidRPr="00CA2DAD">
              <w:t>36,0</w:t>
            </w:r>
          </w:p>
        </w:tc>
        <w:tc>
          <w:tcPr>
            <w:tcW w:w="1980" w:type="dxa"/>
            <w:gridSpan w:val="2"/>
          </w:tcPr>
          <w:p w:rsidR="00902F5F" w:rsidRDefault="00902F5F" w:rsidP="00626B5C">
            <w:pPr>
              <w:jc w:val="center"/>
            </w:pPr>
            <w:r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168"/>
        </w:trPr>
        <w:tc>
          <w:tcPr>
            <w:tcW w:w="428" w:type="dxa"/>
          </w:tcPr>
          <w:p w:rsidR="00902F5F" w:rsidRPr="00833229" w:rsidRDefault="00902F5F" w:rsidP="00833229">
            <w:pPr>
              <w:ind w:hanging="164"/>
              <w:jc w:val="both"/>
              <w:rPr>
                <w:lang w:val="ru-RU"/>
              </w:rPr>
            </w:pPr>
          </w:p>
          <w:p w:rsidR="00902F5F" w:rsidRDefault="00902F5F" w:rsidP="00833229"/>
          <w:p w:rsidR="00902F5F" w:rsidRPr="00833229" w:rsidRDefault="00902F5F" w:rsidP="00833229">
            <w:pPr>
              <w:ind w:right="-119"/>
              <w:rPr>
                <w:lang w:val="en-US"/>
              </w:rPr>
            </w:pPr>
            <w:r>
              <w:t>9</w:t>
            </w:r>
          </w:p>
        </w:tc>
        <w:tc>
          <w:tcPr>
            <w:tcW w:w="1700" w:type="dxa"/>
          </w:tcPr>
          <w:p w:rsidR="00902F5F" w:rsidRDefault="00902F5F" w:rsidP="00CF4584">
            <w:pPr>
              <w:ind w:hanging="9"/>
              <w:jc w:val="center"/>
            </w:pPr>
          </w:p>
          <w:p w:rsidR="00902F5F" w:rsidRDefault="00902F5F" w:rsidP="00CF4584">
            <w:pPr>
              <w:ind w:hanging="9"/>
              <w:jc w:val="center"/>
            </w:pPr>
          </w:p>
          <w:p w:rsidR="00902F5F" w:rsidRPr="00CA2DAD" w:rsidRDefault="00902F5F" w:rsidP="00CF4584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833229">
            <w:pPr>
              <w:ind w:hanging="9"/>
              <w:jc w:val="both"/>
            </w:pPr>
            <w:r w:rsidRPr="00CA2DAD">
              <w:t>Придбання  біотуалетів (3шт.)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833229">
            <w:pPr>
              <w:ind w:firstLine="13"/>
              <w:jc w:val="both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833229">
            <w:pPr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833229">
            <w:pPr>
              <w:jc w:val="both"/>
            </w:pPr>
          </w:p>
          <w:p w:rsidR="00902F5F" w:rsidRPr="00CA2DAD" w:rsidRDefault="00902F5F" w:rsidP="00833229">
            <w:pPr>
              <w:jc w:val="both"/>
            </w:pPr>
            <w:r w:rsidRPr="00CA2DAD">
              <w:t>Місцевий бюджет, СФ</w:t>
            </w:r>
          </w:p>
          <w:p w:rsidR="00902F5F" w:rsidRPr="00CA2DAD" w:rsidRDefault="00902F5F" w:rsidP="00833229">
            <w:pPr>
              <w:jc w:val="both"/>
            </w:pPr>
          </w:p>
        </w:tc>
        <w:tc>
          <w:tcPr>
            <w:tcW w:w="956" w:type="dxa"/>
          </w:tcPr>
          <w:p w:rsidR="00902F5F" w:rsidRPr="00CA2DAD" w:rsidRDefault="00902F5F" w:rsidP="00833229">
            <w:pPr>
              <w:ind w:hanging="164"/>
              <w:jc w:val="center"/>
            </w:pPr>
          </w:p>
          <w:p w:rsidR="00902F5F" w:rsidRPr="00CA2DAD" w:rsidRDefault="00902F5F" w:rsidP="00833229">
            <w:pPr>
              <w:ind w:hanging="164"/>
              <w:jc w:val="center"/>
            </w:pPr>
            <w:r w:rsidRPr="00CA2DAD">
              <w:t>84,0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833229">
            <w:pPr>
              <w:jc w:val="center"/>
            </w:pPr>
            <w:r w:rsidRPr="00975EA1"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168"/>
        </w:trPr>
        <w:tc>
          <w:tcPr>
            <w:tcW w:w="428" w:type="dxa"/>
          </w:tcPr>
          <w:p w:rsidR="00902F5F" w:rsidRPr="00833229" w:rsidRDefault="00902F5F" w:rsidP="0068582B">
            <w:pPr>
              <w:ind w:hanging="164"/>
              <w:jc w:val="both"/>
              <w:rPr>
                <w:lang w:val="ru-RU"/>
              </w:rPr>
            </w:pPr>
          </w:p>
          <w:p w:rsidR="00902F5F" w:rsidRDefault="00902F5F" w:rsidP="0068582B"/>
          <w:p w:rsidR="00902F5F" w:rsidRPr="00833229" w:rsidRDefault="00902F5F" w:rsidP="0068582B">
            <w:pPr>
              <w:ind w:right="-119"/>
              <w:rPr>
                <w:lang w:val="en-US"/>
              </w:rPr>
            </w:pPr>
            <w:r>
              <w:t>10</w:t>
            </w:r>
          </w:p>
        </w:tc>
        <w:tc>
          <w:tcPr>
            <w:tcW w:w="1700" w:type="dxa"/>
          </w:tcPr>
          <w:p w:rsidR="00902F5F" w:rsidRDefault="00902F5F" w:rsidP="0068582B">
            <w:pPr>
              <w:ind w:hanging="9"/>
              <w:jc w:val="center"/>
            </w:pPr>
          </w:p>
          <w:p w:rsidR="00902F5F" w:rsidRDefault="00902F5F" w:rsidP="0068582B">
            <w:pPr>
              <w:ind w:hanging="9"/>
              <w:jc w:val="center"/>
            </w:pPr>
          </w:p>
          <w:p w:rsidR="00902F5F" w:rsidRPr="00CA2DAD" w:rsidRDefault="00902F5F" w:rsidP="0068582B">
            <w:pPr>
              <w:ind w:hanging="9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Default="00902F5F" w:rsidP="0068582B">
            <w:pPr>
              <w:ind w:hanging="9"/>
              <w:jc w:val="both"/>
            </w:pPr>
          </w:p>
          <w:p w:rsidR="00902F5F" w:rsidRPr="00CA2DAD" w:rsidRDefault="00902F5F" w:rsidP="0068582B">
            <w:pPr>
              <w:ind w:hanging="9"/>
              <w:jc w:val="both"/>
            </w:pPr>
            <w:r>
              <w:t>Закупівля санітарної рідини для обслуговування біотуалетів (144л)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68582B">
            <w:pPr>
              <w:ind w:firstLine="13"/>
              <w:jc w:val="both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68582B">
            <w:pPr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68582B">
            <w:pPr>
              <w:jc w:val="both"/>
            </w:pPr>
          </w:p>
          <w:p w:rsidR="00902F5F" w:rsidRPr="00CA2DAD" w:rsidRDefault="00902F5F" w:rsidP="0068582B">
            <w:pPr>
              <w:jc w:val="both"/>
            </w:pPr>
            <w:r w:rsidRPr="00CA2DAD">
              <w:t>Місцевий бюджет, СФ</w:t>
            </w:r>
          </w:p>
          <w:p w:rsidR="00902F5F" w:rsidRPr="00CA2DAD" w:rsidRDefault="00902F5F" w:rsidP="0068582B">
            <w:pPr>
              <w:jc w:val="both"/>
            </w:pPr>
          </w:p>
        </w:tc>
        <w:tc>
          <w:tcPr>
            <w:tcW w:w="956" w:type="dxa"/>
          </w:tcPr>
          <w:p w:rsidR="00902F5F" w:rsidRPr="00CA2DAD" w:rsidRDefault="00902F5F" w:rsidP="0068582B">
            <w:pPr>
              <w:ind w:hanging="164"/>
              <w:jc w:val="center"/>
            </w:pPr>
          </w:p>
          <w:p w:rsidR="00902F5F" w:rsidRPr="00CA2DAD" w:rsidRDefault="00902F5F" w:rsidP="0068582B">
            <w:pPr>
              <w:ind w:hanging="164"/>
              <w:jc w:val="center"/>
            </w:pPr>
            <w:r>
              <w:t>30,0</w:t>
            </w:r>
          </w:p>
        </w:tc>
        <w:tc>
          <w:tcPr>
            <w:tcW w:w="1980" w:type="dxa"/>
            <w:gridSpan w:val="2"/>
          </w:tcPr>
          <w:p w:rsidR="00902F5F" w:rsidRPr="00AE7317" w:rsidRDefault="00902F5F" w:rsidP="0068582B">
            <w:pPr>
              <w:jc w:val="center"/>
            </w:pPr>
            <w:r w:rsidRPr="00975EA1"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1085"/>
        </w:trPr>
        <w:tc>
          <w:tcPr>
            <w:tcW w:w="428" w:type="dxa"/>
          </w:tcPr>
          <w:p w:rsidR="00902F5F" w:rsidRDefault="00902F5F" w:rsidP="00833229">
            <w:pPr>
              <w:spacing w:before="240"/>
              <w:ind w:hanging="164"/>
              <w:jc w:val="both"/>
            </w:pPr>
          </w:p>
          <w:p w:rsidR="00902F5F" w:rsidRDefault="00902F5F" w:rsidP="00833229"/>
          <w:p w:rsidR="00902F5F" w:rsidRPr="00833229" w:rsidRDefault="00902F5F" w:rsidP="00833229">
            <w:pPr>
              <w:ind w:right="-119"/>
              <w:rPr>
                <w:lang w:val="en-US"/>
              </w:rPr>
            </w:pPr>
            <w:r>
              <w:t>11</w:t>
            </w:r>
          </w:p>
        </w:tc>
        <w:tc>
          <w:tcPr>
            <w:tcW w:w="1700" w:type="dxa"/>
          </w:tcPr>
          <w:p w:rsidR="00902F5F" w:rsidRDefault="00902F5F" w:rsidP="00CF4584">
            <w:pPr>
              <w:spacing w:before="240"/>
              <w:ind w:firstLine="7"/>
              <w:jc w:val="center"/>
            </w:pPr>
          </w:p>
          <w:p w:rsidR="00902F5F" w:rsidRPr="00CA2DAD" w:rsidRDefault="00902F5F" w:rsidP="00CF4584">
            <w:pPr>
              <w:spacing w:before="240"/>
              <w:ind w:firstLine="7"/>
              <w:jc w:val="center"/>
            </w:pPr>
            <w:r>
              <w:t>-//-</w:t>
            </w:r>
          </w:p>
        </w:tc>
        <w:tc>
          <w:tcPr>
            <w:tcW w:w="1415" w:type="dxa"/>
          </w:tcPr>
          <w:p w:rsidR="00902F5F" w:rsidRPr="00CA2DAD" w:rsidRDefault="00902F5F" w:rsidP="00833229">
            <w:pPr>
              <w:spacing w:before="240"/>
              <w:ind w:hanging="9"/>
              <w:jc w:val="both"/>
            </w:pPr>
            <w:r w:rsidRPr="00CA2DAD">
              <w:t>Придбання лавок для сидіння в укриттях (635шт.)</w:t>
            </w:r>
          </w:p>
        </w:tc>
        <w:tc>
          <w:tcPr>
            <w:tcW w:w="1224" w:type="dxa"/>
            <w:gridSpan w:val="3"/>
          </w:tcPr>
          <w:p w:rsidR="00902F5F" w:rsidRPr="00CA2DAD" w:rsidRDefault="00902F5F" w:rsidP="00833229">
            <w:pPr>
              <w:spacing w:before="240"/>
              <w:ind w:firstLine="13"/>
              <w:jc w:val="both"/>
            </w:pPr>
            <w:r w:rsidRPr="00CA2DAD">
              <w:t>2024рік</w:t>
            </w:r>
          </w:p>
        </w:tc>
        <w:tc>
          <w:tcPr>
            <w:tcW w:w="1620" w:type="dxa"/>
            <w:gridSpan w:val="2"/>
          </w:tcPr>
          <w:p w:rsidR="00902F5F" w:rsidRPr="00CA2DAD" w:rsidRDefault="00902F5F" w:rsidP="00833229">
            <w:pPr>
              <w:spacing w:before="240"/>
              <w:jc w:val="both"/>
            </w:pPr>
            <w:r w:rsidRPr="00CA2DAD">
              <w:t>КП “Червонограджитлокомун сервіс”</w:t>
            </w:r>
          </w:p>
        </w:tc>
        <w:tc>
          <w:tcPr>
            <w:tcW w:w="1273" w:type="dxa"/>
            <w:gridSpan w:val="3"/>
          </w:tcPr>
          <w:p w:rsidR="00902F5F" w:rsidRPr="00CA2DAD" w:rsidRDefault="00902F5F" w:rsidP="00833229">
            <w:pPr>
              <w:spacing w:before="240"/>
              <w:jc w:val="both"/>
            </w:pPr>
            <w:r w:rsidRPr="00CA2DAD">
              <w:t>Місцевий бюджет, ЗФ</w:t>
            </w:r>
          </w:p>
        </w:tc>
        <w:tc>
          <w:tcPr>
            <w:tcW w:w="956" w:type="dxa"/>
          </w:tcPr>
          <w:p w:rsidR="00902F5F" w:rsidRPr="00CA2DAD" w:rsidRDefault="00902F5F" w:rsidP="00833229">
            <w:pPr>
              <w:spacing w:before="240"/>
              <w:ind w:hanging="164"/>
              <w:jc w:val="center"/>
            </w:pPr>
            <w:r>
              <w:t>400,0</w:t>
            </w:r>
          </w:p>
        </w:tc>
        <w:tc>
          <w:tcPr>
            <w:tcW w:w="1980" w:type="dxa"/>
            <w:gridSpan w:val="2"/>
          </w:tcPr>
          <w:p w:rsidR="00902F5F" w:rsidRDefault="00902F5F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902F5F" w:rsidRPr="00AE7317" w:rsidTr="003B729E">
        <w:trPr>
          <w:gridBefore w:val="1"/>
          <w:wBefore w:w="32" w:type="dxa"/>
          <w:trHeight w:val="58"/>
        </w:trPr>
        <w:tc>
          <w:tcPr>
            <w:tcW w:w="428" w:type="dxa"/>
            <w:tcBorders>
              <w:right w:val="single" w:sz="4" w:space="0" w:color="auto"/>
            </w:tcBorders>
          </w:tcPr>
          <w:p w:rsidR="00902F5F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  <w:p w:rsidR="00902F5F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  <w:p w:rsidR="00902F5F" w:rsidRPr="00C21E33" w:rsidRDefault="00902F5F" w:rsidP="00833229">
            <w:pPr>
              <w:ind w:hanging="164"/>
              <w:jc w:val="center"/>
            </w:pPr>
            <w:r w:rsidRPr="00C21E33">
              <w:t>1</w:t>
            </w:r>
            <w:r>
              <w:t>2</w:t>
            </w:r>
          </w:p>
          <w:p w:rsidR="00902F5F" w:rsidRPr="00CA2DAD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902F5F" w:rsidRDefault="00902F5F" w:rsidP="00CF4584">
            <w:pPr>
              <w:ind w:hanging="164"/>
              <w:jc w:val="center"/>
            </w:pPr>
          </w:p>
          <w:p w:rsidR="00902F5F" w:rsidRPr="008104FD" w:rsidRDefault="00902F5F" w:rsidP="00CF4584">
            <w:pPr>
              <w:ind w:hanging="164"/>
              <w:jc w:val="center"/>
            </w:pPr>
            <w:r>
              <w:t>-//-</w:t>
            </w: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</w:tcPr>
          <w:p w:rsidR="00902F5F" w:rsidRPr="00BD2E31" w:rsidRDefault="00902F5F" w:rsidP="00833229">
            <w:pPr>
              <w:ind w:hanging="164"/>
              <w:jc w:val="center"/>
            </w:pPr>
            <w:r w:rsidRPr="00BD2E31">
              <w:t>Капітальний ремонт ПРУ №50325 КП "ЦМЛ ЧМР"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02F5F" w:rsidRPr="008104FD" w:rsidRDefault="00902F5F" w:rsidP="00833229">
            <w:pPr>
              <w:ind w:hanging="164"/>
              <w:jc w:val="center"/>
            </w:pPr>
            <w:r w:rsidRPr="008104FD">
              <w:t>2024</w:t>
            </w:r>
            <w:r>
              <w:t xml:space="preserve"> рік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2F5F" w:rsidRPr="008004E8" w:rsidRDefault="00902F5F" w:rsidP="00833229">
            <w:pPr>
              <w:ind w:hanging="164"/>
              <w:jc w:val="center"/>
              <w:rPr>
                <w:b/>
              </w:rPr>
            </w:pPr>
            <w:r>
              <w:t>Відділ  капітального будівництва та інвестицій</w:t>
            </w:r>
            <w:r w:rsidRPr="008004E8">
              <w:t xml:space="preserve">                                           </w:t>
            </w:r>
          </w:p>
        </w:tc>
        <w:tc>
          <w:tcPr>
            <w:tcW w:w="1273" w:type="dxa"/>
            <w:gridSpan w:val="3"/>
            <w:tcBorders>
              <w:left w:val="single" w:sz="4" w:space="0" w:color="auto"/>
            </w:tcBorders>
          </w:tcPr>
          <w:p w:rsidR="00902F5F" w:rsidRPr="00CA2DAD" w:rsidRDefault="00902F5F" w:rsidP="00833229">
            <w:pPr>
              <w:ind w:hanging="164"/>
              <w:jc w:val="center"/>
              <w:rPr>
                <w:b/>
                <w:color w:val="FF0000"/>
              </w:rPr>
            </w:pPr>
            <w:r w:rsidRPr="00CA2DAD">
              <w:t xml:space="preserve">Місцевий бюджет, </w:t>
            </w:r>
            <w:r>
              <w:t>С</w:t>
            </w:r>
            <w:r w:rsidRPr="00CA2DAD">
              <w:t>Ф</w:t>
            </w:r>
          </w:p>
        </w:tc>
        <w:tc>
          <w:tcPr>
            <w:tcW w:w="956" w:type="dxa"/>
          </w:tcPr>
          <w:p w:rsidR="00902F5F" w:rsidRPr="0084020A" w:rsidRDefault="00902F5F" w:rsidP="00833229">
            <w:pPr>
              <w:jc w:val="center"/>
            </w:pPr>
            <w:r w:rsidRPr="0084020A">
              <w:t>1500,0</w:t>
            </w:r>
          </w:p>
        </w:tc>
        <w:tc>
          <w:tcPr>
            <w:tcW w:w="1980" w:type="dxa"/>
            <w:gridSpan w:val="2"/>
          </w:tcPr>
          <w:p w:rsidR="00902F5F" w:rsidRPr="0067213E" w:rsidRDefault="00902F5F" w:rsidP="0084020A">
            <w:pPr>
              <w:ind w:left="-145" w:firstLine="180"/>
              <w:jc w:val="center"/>
              <w:rPr>
                <w:color w:val="FF0000"/>
              </w:rPr>
            </w:pPr>
            <w:r w:rsidRPr="00203898">
              <w:t>-//-</w:t>
            </w:r>
          </w:p>
        </w:tc>
      </w:tr>
      <w:tr w:rsidR="00902F5F" w:rsidRPr="00E55B5A" w:rsidTr="003B729E">
        <w:trPr>
          <w:gridBefore w:val="1"/>
          <w:wBefore w:w="32" w:type="dxa"/>
          <w:trHeight w:val="70"/>
        </w:trPr>
        <w:tc>
          <w:tcPr>
            <w:tcW w:w="7660" w:type="dxa"/>
            <w:gridSpan w:val="11"/>
          </w:tcPr>
          <w:p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Всього :</w:t>
            </w:r>
          </w:p>
        </w:tc>
        <w:tc>
          <w:tcPr>
            <w:tcW w:w="956" w:type="dxa"/>
          </w:tcPr>
          <w:p w:rsidR="00902F5F" w:rsidRPr="001B23FF" w:rsidRDefault="00902F5F" w:rsidP="00833229">
            <w:pPr>
              <w:jc w:val="center"/>
              <w:rPr>
                <w:b/>
              </w:rPr>
            </w:pPr>
            <w:r w:rsidRPr="001B23FF">
              <w:rPr>
                <w:b/>
              </w:rPr>
              <w:t>2951,0</w:t>
            </w:r>
          </w:p>
        </w:tc>
        <w:tc>
          <w:tcPr>
            <w:tcW w:w="1980" w:type="dxa"/>
            <w:gridSpan w:val="2"/>
          </w:tcPr>
          <w:p w:rsidR="00902F5F" w:rsidRPr="00E55B5A" w:rsidRDefault="00902F5F" w:rsidP="00833229">
            <w:pPr>
              <w:ind w:left="-395" w:firstLine="395"/>
            </w:pPr>
          </w:p>
          <w:p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:rsidTr="003B729E">
        <w:trPr>
          <w:gridBefore w:val="1"/>
          <w:wBefore w:w="32" w:type="dxa"/>
          <w:trHeight w:val="70"/>
        </w:trPr>
        <w:tc>
          <w:tcPr>
            <w:tcW w:w="7660" w:type="dxa"/>
            <w:gridSpan w:val="11"/>
          </w:tcPr>
          <w:p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    в тому числі  кошти загального фонду бюджету</w:t>
            </w:r>
          </w:p>
        </w:tc>
        <w:tc>
          <w:tcPr>
            <w:tcW w:w="956" w:type="dxa"/>
          </w:tcPr>
          <w:p w:rsidR="00902F5F" w:rsidRPr="001B23FF" w:rsidRDefault="00902F5F" w:rsidP="00697B64">
            <w:pPr>
              <w:ind w:right="-286"/>
              <w:jc w:val="both"/>
              <w:rPr>
                <w:b/>
              </w:rPr>
            </w:pPr>
            <w:r w:rsidRPr="001B23FF">
              <w:rPr>
                <w:b/>
              </w:rPr>
              <w:t>1451,0</w:t>
            </w:r>
          </w:p>
        </w:tc>
        <w:tc>
          <w:tcPr>
            <w:tcW w:w="1980" w:type="dxa"/>
            <w:gridSpan w:val="2"/>
          </w:tcPr>
          <w:p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:rsidTr="003B729E">
        <w:trPr>
          <w:gridBefore w:val="1"/>
          <w:wBefore w:w="32" w:type="dxa"/>
          <w:trHeight w:val="597"/>
        </w:trPr>
        <w:tc>
          <w:tcPr>
            <w:tcW w:w="7660" w:type="dxa"/>
            <w:gridSpan w:val="11"/>
          </w:tcPr>
          <w:p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                                        </w:t>
            </w:r>
          </w:p>
          <w:p w:rsidR="00902F5F" w:rsidRPr="00E55B5A" w:rsidRDefault="00902F5F" w:rsidP="00833229">
            <w:pPr>
              <w:ind w:hanging="164"/>
              <w:jc w:val="center"/>
              <w:rPr>
                <w:b/>
              </w:rPr>
            </w:pPr>
            <w:r w:rsidRPr="00E55B5A">
              <w:rPr>
                <w:b/>
              </w:rPr>
              <w:t xml:space="preserve">     спеціального фонду бюджету                                                                 </w:t>
            </w:r>
          </w:p>
        </w:tc>
        <w:tc>
          <w:tcPr>
            <w:tcW w:w="956" w:type="dxa"/>
          </w:tcPr>
          <w:p w:rsidR="00902F5F" w:rsidRPr="00E55B5A" w:rsidRDefault="00902F5F" w:rsidP="00833229">
            <w:pPr>
              <w:jc w:val="both"/>
              <w:rPr>
                <w:b/>
              </w:rPr>
            </w:pPr>
            <w:r w:rsidRPr="00E55B5A">
              <w:rPr>
                <w:b/>
              </w:rPr>
              <w:t xml:space="preserve"> </w:t>
            </w:r>
          </w:p>
          <w:p w:rsidR="00902F5F" w:rsidRPr="00E55B5A" w:rsidRDefault="00902F5F" w:rsidP="00697B64">
            <w:pPr>
              <w:jc w:val="both"/>
              <w:rPr>
                <w:b/>
              </w:rPr>
            </w:pPr>
            <w:r w:rsidRPr="00E55B5A">
              <w:rPr>
                <w:b/>
              </w:rPr>
              <w:t xml:space="preserve"> 1500,0</w:t>
            </w:r>
          </w:p>
        </w:tc>
        <w:tc>
          <w:tcPr>
            <w:tcW w:w="1980" w:type="dxa"/>
            <w:gridSpan w:val="2"/>
          </w:tcPr>
          <w:p w:rsidR="00902F5F" w:rsidRPr="00E55B5A" w:rsidRDefault="00902F5F" w:rsidP="00833229">
            <w:pPr>
              <w:ind w:left="-395" w:firstLine="395"/>
            </w:pPr>
          </w:p>
          <w:p w:rsidR="00902F5F" w:rsidRPr="00E55B5A" w:rsidRDefault="00902F5F" w:rsidP="00833229">
            <w:pPr>
              <w:ind w:left="-395" w:firstLine="395"/>
            </w:pPr>
          </w:p>
        </w:tc>
      </w:tr>
      <w:tr w:rsidR="00902F5F" w:rsidRPr="00E55B5A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</w:p>
        </w:tc>
        <w:tc>
          <w:tcPr>
            <w:tcW w:w="1016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60120E" w:rsidRDefault="00902F5F" w:rsidP="00ED2DA7">
            <w:pPr>
              <w:spacing w:before="240"/>
              <w:jc w:val="center"/>
              <w:rPr>
                <w:b/>
                <w:sz w:val="26"/>
                <w:szCs w:val="26"/>
              </w:rPr>
            </w:pPr>
            <w:r w:rsidRPr="0060120E">
              <w:rPr>
                <w:b/>
                <w:sz w:val="26"/>
                <w:szCs w:val="26"/>
              </w:rPr>
              <w:t>Бюджетні установи</w:t>
            </w:r>
          </w:p>
        </w:tc>
      </w:tr>
      <w:tr w:rsidR="00902F5F" w:rsidRPr="00E55B5A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>3</w:t>
            </w:r>
          </w:p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Приведення захисних споруд цивільного захисту у готовність до укриття учнів Борятинського НВК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обладнання і матеріали для укриття, поточний ремонт приміщення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2024р.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 xml:space="preserve">відділ освіти,  </w:t>
            </w:r>
            <w:r>
              <w:rPr>
                <w:lang w:val="ru-RU" w:eastAsia="ru-RU"/>
              </w:rPr>
              <w:t>Борятинська гімназія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F5F" w:rsidRPr="00E55B5A" w:rsidRDefault="00902F5F" w:rsidP="00C40A8D">
            <w:pPr>
              <w:spacing w:before="240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 </w:t>
            </w:r>
          </w:p>
        </w:tc>
        <w:tc>
          <w:tcPr>
            <w:tcW w:w="1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F5F" w:rsidRPr="00E55B5A" w:rsidRDefault="00902F5F" w:rsidP="00676426">
            <w:pPr>
              <w:spacing w:before="240"/>
              <w:jc w:val="center"/>
              <w:rPr>
                <w:lang w:val="ru-RU" w:eastAsia="ru-RU"/>
              </w:rPr>
            </w:pPr>
            <w:r w:rsidRPr="00E55B5A">
              <w:rPr>
                <w:lang w:val="ru-RU" w:eastAsia="ru-RU"/>
              </w:rPr>
              <w:t>70,0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ED2DA7">
            <w:pPr>
              <w:spacing w:before="240"/>
              <w:jc w:val="center"/>
            </w:pPr>
            <w:r w:rsidRPr="00E55B5A">
              <w:t>-//-</w:t>
            </w:r>
          </w:p>
        </w:tc>
      </w:tr>
      <w:tr w:rsidR="00902F5F" w:rsidRPr="00E55B5A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3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833229">
            <w:pPr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>ВСЬОГО по бюджетних установах: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2F5F" w:rsidRPr="00E55B5A" w:rsidRDefault="00902F5F" w:rsidP="00833229">
            <w:pPr>
              <w:spacing w:line="720" w:lineRule="auto"/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>70,0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2F5F" w:rsidRPr="00E55B5A" w:rsidRDefault="00902F5F" w:rsidP="00833229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902F5F" w:rsidRPr="00E55B5A" w:rsidTr="003B72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3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5F" w:rsidRPr="00E55B5A" w:rsidRDefault="00902F5F" w:rsidP="00833229">
            <w:pPr>
              <w:jc w:val="center"/>
              <w:rPr>
                <w:b/>
                <w:lang w:val="ru-RU" w:eastAsia="ru-RU"/>
              </w:rPr>
            </w:pPr>
            <w:r w:rsidRPr="00E55B5A">
              <w:rPr>
                <w:b/>
                <w:lang w:val="ru-RU" w:eastAsia="ru-RU"/>
              </w:rPr>
              <w:t>РАЗОМ: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2F5F" w:rsidRPr="001B23FF" w:rsidRDefault="00902F5F" w:rsidP="00833229">
            <w:pPr>
              <w:spacing w:line="720" w:lineRule="auto"/>
              <w:jc w:val="center"/>
              <w:rPr>
                <w:b/>
                <w:lang w:val="ru-RU" w:eastAsia="ru-RU"/>
              </w:rPr>
            </w:pPr>
            <w:r w:rsidRPr="001B23FF">
              <w:rPr>
                <w:b/>
                <w:lang w:val="ru-RU" w:eastAsia="ru-RU"/>
              </w:rPr>
              <w:t>3021,0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2F5F" w:rsidRPr="00BE7E2A" w:rsidRDefault="00902F5F" w:rsidP="00833229">
            <w:pPr>
              <w:rPr>
                <w:color w:val="FF0000"/>
                <w:sz w:val="24"/>
                <w:szCs w:val="24"/>
                <w:lang w:val="ru-RU" w:eastAsia="ru-RU"/>
              </w:rPr>
            </w:pPr>
          </w:p>
        </w:tc>
      </w:tr>
    </w:tbl>
    <w:p w:rsidR="00902F5F" w:rsidRPr="00E55B5A" w:rsidRDefault="00902F5F" w:rsidP="00F96E17">
      <w:pPr>
        <w:pStyle w:val="BodyText"/>
        <w:tabs>
          <w:tab w:val="left" w:pos="1985"/>
        </w:tabs>
        <w:ind w:left="2835" w:hanging="2551"/>
        <w:jc w:val="center"/>
        <w:rPr>
          <w:b/>
        </w:rPr>
      </w:pPr>
    </w:p>
    <w:p w:rsidR="00902F5F" w:rsidRPr="00FE6D4B" w:rsidRDefault="00902F5F" w:rsidP="00F96E17">
      <w:pPr>
        <w:pStyle w:val="BodyText"/>
        <w:tabs>
          <w:tab w:val="left" w:pos="1985"/>
        </w:tabs>
        <w:ind w:left="2835" w:hanging="2551"/>
        <w:jc w:val="center"/>
        <w:rPr>
          <w:b/>
          <w:sz w:val="26"/>
          <w:szCs w:val="26"/>
        </w:rPr>
      </w:pPr>
      <w:r w:rsidRPr="00FE6D4B">
        <w:rPr>
          <w:b/>
          <w:sz w:val="26"/>
          <w:szCs w:val="26"/>
        </w:rPr>
        <w:t>7.Очікуванні результати від реалізації Програми</w:t>
      </w:r>
    </w:p>
    <w:p w:rsidR="00902F5F" w:rsidRPr="00FE6D4B" w:rsidRDefault="00902F5F" w:rsidP="00B402B0">
      <w:pPr>
        <w:pStyle w:val="BodyText"/>
        <w:ind w:left="3544" w:hanging="2551"/>
        <w:jc w:val="center"/>
        <w:rPr>
          <w:sz w:val="26"/>
          <w:szCs w:val="26"/>
        </w:rPr>
      </w:pPr>
    </w:p>
    <w:p w:rsidR="00902F5F" w:rsidRPr="00FE6D4B" w:rsidRDefault="00902F5F" w:rsidP="002A01DA">
      <w:pPr>
        <w:pStyle w:val="BodyText"/>
        <w:rPr>
          <w:sz w:val="26"/>
          <w:szCs w:val="26"/>
        </w:rPr>
      </w:pPr>
      <w:r w:rsidRPr="00FE6D4B">
        <w:rPr>
          <w:sz w:val="26"/>
          <w:szCs w:val="26"/>
        </w:rPr>
        <w:t>Результатом виконання Програми має стати:</w:t>
      </w:r>
    </w:p>
    <w:p w:rsidR="00902F5F" w:rsidRPr="00FE6D4B" w:rsidRDefault="00902F5F" w:rsidP="002A01DA">
      <w:pPr>
        <w:pStyle w:val="BodyText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дієвий захист населення, яке проживає на території Червоноградської міської  ради;</w:t>
      </w:r>
    </w:p>
    <w:p w:rsidR="00902F5F" w:rsidRPr="00FE6D4B" w:rsidRDefault="00902F5F" w:rsidP="002A01DA">
      <w:pPr>
        <w:pStyle w:val="BodyText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902F5F" w:rsidRPr="00FE6D4B" w:rsidRDefault="00902F5F" w:rsidP="002A01DA">
      <w:pPr>
        <w:pStyle w:val="BodyText"/>
        <w:rPr>
          <w:sz w:val="26"/>
          <w:szCs w:val="26"/>
        </w:rPr>
      </w:pPr>
      <w:r w:rsidRPr="00FE6D4B">
        <w:rPr>
          <w:sz w:val="26"/>
          <w:szCs w:val="26"/>
        </w:rPr>
        <w:t>-</w:t>
      </w:r>
      <w:r w:rsidRPr="00FE6D4B">
        <w:rPr>
          <w:sz w:val="26"/>
          <w:szCs w:val="26"/>
        </w:rPr>
        <w:tab/>
        <w:t>створення належних умов укриття населення в захисних спорудах.</w:t>
      </w:r>
    </w:p>
    <w:p w:rsidR="00902F5F" w:rsidRPr="00FE6D4B" w:rsidRDefault="00902F5F" w:rsidP="00220117">
      <w:pPr>
        <w:pStyle w:val="BodyText"/>
        <w:rPr>
          <w:sz w:val="26"/>
          <w:szCs w:val="26"/>
        </w:rPr>
      </w:pPr>
    </w:p>
    <w:p w:rsidR="00902F5F" w:rsidRPr="00FE6D4B" w:rsidRDefault="00902F5F" w:rsidP="00220117">
      <w:pPr>
        <w:pStyle w:val="BodyText"/>
        <w:rPr>
          <w:sz w:val="26"/>
          <w:szCs w:val="26"/>
        </w:rPr>
      </w:pPr>
      <w:r w:rsidRPr="00FE6D4B">
        <w:rPr>
          <w:b/>
          <w:sz w:val="26"/>
          <w:szCs w:val="26"/>
        </w:rPr>
        <w:t>Примітка:</w:t>
      </w:r>
      <w:r w:rsidRPr="00FE6D4B">
        <w:rPr>
          <w:sz w:val="26"/>
          <w:szCs w:val="26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2024 рік вносяться зміни до Програми.</w:t>
      </w:r>
    </w:p>
    <w:p w:rsidR="00902F5F" w:rsidRPr="00FE6D4B" w:rsidRDefault="00902F5F">
      <w:pPr>
        <w:pStyle w:val="BodyText"/>
        <w:ind w:left="0"/>
        <w:jc w:val="left"/>
        <w:rPr>
          <w:sz w:val="26"/>
          <w:szCs w:val="26"/>
        </w:rPr>
      </w:pPr>
    </w:p>
    <w:sectPr w:rsidR="00902F5F" w:rsidRPr="00FE6D4B" w:rsidSect="0039130F">
      <w:pgSz w:w="11906" w:h="16838"/>
      <w:pgMar w:top="28" w:right="707" w:bottom="0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CD4F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0ACE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FC6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FF2DC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9167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CDE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905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DEE08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F8F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601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1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>
    <w:nsid w:val="3A5D394B"/>
    <w:multiLevelType w:val="hybridMultilevel"/>
    <w:tmpl w:val="4B0EB6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14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15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1"/>
  </w:num>
  <w:num w:numId="5">
    <w:abstractNumId w:val="1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530"/>
    <w:rsid w:val="00003575"/>
    <w:rsid w:val="00003C4E"/>
    <w:rsid w:val="00034530"/>
    <w:rsid w:val="00053064"/>
    <w:rsid w:val="00063A33"/>
    <w:rsid w:val="000A3799"/>
    <w:rsid w:val="000A4B12"/>
    <w:rsid w:val="000A618F"/>
    <w:rsid w:val="000D63B3"/>
    <w:rsid w:val="000E6CD9"/>
    <w:rsid w:val="000E72AF"/>
    <w:rsid w:val="00130633"/>
    <w:rsid w:val="0014584E"/>
    <w:rsid w:val="00146AAB"/>
    <w:rsid w:val="001611C2"/>
    <w:rsid w:val="001B15DF"/>
    <w:rsid w:val="001B23FF"/>
    <w:rsid w:val="001E7AE5"/>
    <w:rsid w:val="001F5FCA"/>
    <w:rsid w:val="00203898"/>
    <w:rsid w:val="00220117"/>
    <w:rsid w:val="00221541"/>
    <w:rsid w:val="00221921"/>
    <w:rsid w:val="00250CC1"/>
    <w:rsid w:val="002635D1"/>
    <w:rsid w:val="00266080"/>
    <w:rsid w:val="00274523"/>
    <w:rsid w:val="00285B89"/>
    <w:rsid w:val="00290A5A"/>
    <w:rsid w:val="002A01DA"/>
    <w:rsid w:val="002B009A"/>
    <w:rsid w:val="002C1406"/>
    <w:rsid w:val="002F346D"/>
    <w:rsid w:val="00375DD5"/>
    <w:rsid w:val="0039130F"/>
    <w:rsid w:val="00392818"/>
    <w:rsid w:val="003A0AA1"/>
    <w:rsid w:val="003A6334"/>
    <w:rsid w:val="003B729E"/>
    <w:rsid w:val="003B7F82"/>
    <w:rsid w:val="003E67B0"/>
    <w:rsid w:val="0040398E"/>
    <w:rsid w:val="00414CFB"/>
    <w:rsid w:val="00427055"/>
    <w:rsid w:val="00433B3A"/>
    <w:rsid w:val="00445010"/>
    <w:rsid w:val="00485674"/>
    <w:rsid w:val="004A5A0F"/>
    <w:rsid w:val="004D75C3"/>
    <w:rsid w:val="00500050"/>
    <w:rsid w:val="00513761"/>
    <w:rsid w:val="00527209"/>
    <w:rsid w:val="005669DB"/>
    <w:rsid w:val="00581FD3"/>
    <w:rsid w:val="00582D61"/>
    <w:rsid w:val="00597E7C"/>
    <w:rsid w:val="005B4A5C"/>
    <w:rsid w:val="005C51B0"/>
    <w:rsid w:val="005E44F7"/>
    <w:rsid w:val="0060120E"/>
    <w:rsid w:val="00615AF1"/>
    <w:rsid w:val="00626B5C"/>
    <w:rsid w:val="006300A2"/>
    <w:rsid w:val="006332C1"/>
    <w:rsid w:val="00651C92"/>
    <w:rsid w:val="00653DA3"/>
    <w:rsid w:val="0067213E"/>
    <w:rsid w:val="00676426"/>
    <w:rsid w:val="006766CA"/>
    <w:rsid w:val="0068582B"/>
    <w:rsid w:val="00690E58"/>
    <w:rsid w:val="00697B64"/>
    <w:rsid w:val="006C4593"/>
    <w:rsid w:val="006E007E"/>
    <w:rsid w:val="006F0649"/>
    <w:rsid w:val="007155C9"/>
    <w:rsid w:val="00717D49"/>
    <w:rsid w:val="00730306"/>
    <w:rsid w:val="00745E0B"/>
    <w:rsid w:val="00761D34"/>
    <w:rsid w:val="00767D38"/>
    <w:rsid w:val="007959EC"/>
    <w:rsid w:val="007C77F1"/>
    <w:rsid w:val="007F4BD6"/>
    <w:rsid w:val="0080027C"/>
    <w:rsid w:val="008004E8"/>
    <w:rsid w:val="008104FD"/>
    <w:rsid w:val="00810F44"/>
    <w:rsid w:val="00833229"/>
    <w:rsid w:val="0084020A"/>
    <w:rsid w:val="00840F75"/>
    <w:rsid w:val="00851906"/>
    <w:rsid w:val="008568A5"/>
    <w:rsid w:val="008750E8"/>
    <w:rsid w:val="00883965"/>
    <w:rsid w:val="008860F0"/>
    <w:rsid w:val="008A16B7"/>
    <w:rsid w:val="008A5829"/>
    <w:rsid w:val="008B10C3"/>
    <w:rsid w:val="008E73C5"/>
    <w:rsid w:val="00902F5F"/>
    <w:rsid w:val="00910F59"/>
    <w:rsid w:val="00911E65"/>
    <w:rsid w:val="00912D42"/>
    <w:rsid w:val="0091716A"/>
    <w:rsid w:val="0094056F"/>
    <w:rsid w:val="009420F2"/>
    <w:rsid w:val="0094382C"/>
    <w:rsid w:val="00945291"/>
    <w:rsid w:val="0095714D"/>
    <w:rsid w:val="009603E4"/>
    <w:rsid w:val="00975EA1"/>
    <w:rsid w:val="009770D6"/>
    <w:rsid w:val="0098627C"/>
    <w:rsid w:val="00993B68"/>
    <w:rsid w:val="00A01183"/>
    <w:rsid w:val="00A077C1"/>
    <w:rsid w:val="00A30ED8"/>
    <w:rsid w:val="00A70441"/>
    <w:rsid w:val="00A80EB5"/>
    <w:rsid w:val="00A827E5"/>
    <w:rsid w:val="00A842FE"/>
    <w:rsid w:val="00A86D04"/>
    <w:rsid w:val="00A938AC"/>
    <w:rsid w:val="00A93B84"/>
    <w:rsid w:val="00AB6616"/>
    <w:rsid w:val="00AC048B"/>
    <w:rsid w:val="00AC7D44"/>
    <w:rsid w:val="00AD07C8"/>
    <w:rsid w:val="00AE5D49"/>
    <w:rsid w:val="00AE7317"/>
    <w:rsid w:val="00B14354"/>
    <w:rsid w:val="00B245CD"/>
    <w:rsid w:val="00B37E27"/>
    <w:rsid w:val="00B40090"/>
    <w:rsid w:val="00B402B0"/>
    <w:rsid w:val="00B538A7"/>
    <w:rsid w:val="00B56118"/>
    <w:rsid w:val="00B755EC"/>
    <w:rsid w:val="00B828FD"/>
    <w:rsid w:val="00B93D9D"/>
    <w:rsid w:val="00B96DA6"/>
    <w:rsid w:val="00BD2E31"/>
    <w:rsid w:val="00BE454A"/>
    <w:rsid w:val="00BE7E2A"/>
    <w:rsid w:val="00C0204C"/>
    <w:rsid w:val="00C12E71"/>
    <w:rsid w:val="00C21E33"/>
    <w:rsid w:val="00C40A8D"/>
    <w:rsid w:val="00C931B1"/>
    <w:rsid w:val="00CA2DAD"/>
    <w:rsid w:val="00CA579F"/>
    <w:rsid w:val="00CB7504"/>
    <w:rsid w:val="00CC1409"/>
    <w:rsid w:val="00CD09BA"/>
    <w:rsid w:val="00CF2EE3"/>
    <w:rsid w:val="00CF4584"/>
    <w:rsid w:val="00D248F7"/>
    <w:rsid w:val="00D61439"/>
    <w:rsid w:val="00D64867"/>
    <w:rsid w:val="00D71362"/>
    <w:rsid w:val="00D937DB"/>
    <w:rsid w:val="00DE3C9C"/>
    <w:rsid w:val="00DE4841"/>
    <w:rsid w:val="00E02AA6"/>
    <w:rsid w:val="00E225C0"/>
    <w:rsid w:val="00E51529"/>
    <w:rsid w:val="00E55B5A"/>
    <w:rsid w:val="00E71587"/>
    <w:rsid w:val="00E74638"/>
    <w:rsid w:val="00E7773F"/>
    <w:rsid w:val="00E8207D"/>
    <w:rsid w:val="00E859A0"/>
    <w:rsid w:val="00EA52A8"/>
    <w:rsid w:val="00EA6EA1"/>
    <w:rsid w:val="00EB47A8"/>
    <w:rsid w:val="00EB722D"/>
    <w:rsid w:val="00ED2DA7"/>
    <w:rsid w:val="00ED4400"/>
    <w:rsid w:val="00F02EA5"/>
    <w:rsid w:val="00F03323"/>
    <w:rsid w:val="00F06E1F"/>
    <w:rsid w:val="00F1256C"/>
    <w:rsid w:val="00F13B02"/>
    <w:rsid w:val="00F17A99"/>
    <w:rsid w:val="00F2120B"/>
    <w:rsid w:val="00F328B2"/>
    <w:rsid w:val="00F50B0E"/>
    <w:rsid w:val="00F721B0"/>
    <w:rsid w:val="00F94FB1"/>
    <w:rsid w:val="00F96E17"/>
    <w:rsid w:val="00F979E8"/>
    <w:rsid w:val="00FA4D54"/>
    <w:rsid w:val="00FA4E2D"/>
    <w:rsid w:val="00FC552E"/>
    <w:rsid w:val="00FC7841"/>
    <w:rsid w:val="00FE6D4B"/>
    <w:rsid w:val="00FF0915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41"/>
    <w:rPr>
      <w:rFonts w:ascii="Times New Roman" w:eastAsia="Times New Roman" w:hAnsi="Times New Roman" w:cs="Times New Roman"/>
      <w:lang w:val="uk-UA" w:eastAsia="en-US"/>
    </w:rPr>
  </w:style>
  <w:style w:type="paragraph" w:styleId="Heading1">
    <w:name w:val="heading 1"/>
    <w:basedOn w:val="Normal"/>
    <w:link w:val="Heading1Char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Title">
    <w:name w:val="Title"/>
    <w:basedOn w:val="Normal"/>
    <w:next w:val="BodyText"/>
    <w:link w:val="TitleChar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List">
    <w:name w:val="List"/>
    <w:basedOn w:val="BodyText"/>
    <w:uiPriority w:val="99"/>
    <w:rsid w:val="00A70441"/>
    <w:rPr>
      <w:rFonts w:cs="Mangal"/>
    </w:rPr>
  </w:style>
  <w:style w:type="paragraph" w:styleId="Caption">
    <w:name w:val="caption"/>
    <w:basedOn w:val="Normal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92818"/>
    <w:pPr>
      <w:ind w:left="220" w:hanging="220"/>
    </w:pPr>
  </w:style>
  <w:style w:type="paragraph" w:styleId="IndexHeading">
    <w:name w:val="index heading"/>
    <w:basedOn w:val="Normal"/>
    <w:uiPriority w:val="99"/>
    <w:rsid w:val="00A70441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Normal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Без интервала1"/>
    <w:uiPriority w:val="99"/>
    <w:rsid w:val="003B7F82"/>
    <w:rPr>
      <w:rFonts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B15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5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8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706</TotalTime>
  <Pages>4</Pages>
  <Words>1177</Words>
  <Characters>6711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PC</cp:lastModifiedBy>
  <cp:revision>145</cp:revision>
  <cp:lastPrinted>2024-02-12T10:06:00Z</cp:lastPrinted>
  <dcterms:created xsi:type="dcterms:W3CDTF">2022-08-10T06:44:00Z</dcterms:created>
  <dcterms:modified xsi:type="dcterms:W3CDTF">2024-02-14T11:25:00Z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